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576" w:rsidRDefault="002E4398" w:rsidP="002E4398">
      <w:pPr>
        <w:jc w:val="center"/>
        <w:rPr>
          <w:b/>
        </w:rPr>
      </w:pPr>
      <w:r w:rsidRPr="00A65576">
        <w:rPr>
          <w:b/>
        </w:rPr>
        <w:t>Тема:</w:t>
      </w:r>
      <w:r>
        <w:rPr>
          <w:b/>
          <w:lang w:val="en-US"/>
        </w:rPr>
        <w:t xml:space="preserve"> </w:t>
      </w:r>
      <w:r>
        <w:rPr>
          <w:b/>
        </w:rPr>
        <w:t>Массивы</w:t>
      </w:r>
    </w:p>
    <w:p w:rsidR="002E4398" w:rsidRDefault="002E4398" w:rsidP="002E4398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8706"/>
      </w:tblGrid>
      <w:tr w:rsidR="00934021" w:rsidTr="00934021">
        <w:trPr>
          <w:cantSplit/>
          <w:trHeight w:val="6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021" w:rsidRDefault="00934021">
            <w:pPr>
              <w:jc w:val="center"/>
            </w:pPr>
          </w:p>
          <w:p w:rsidR="00934021" w:rsidRPr="00A65576" w:rsidRDefault="00934021">
            <w:pPr>
              <w:jc w:val="center"/>
              <w:rPr>
                <w:b/>
                <w:lang w:val="en-US"/>
              </w:rPr>
            </w:pPr>
            <w:r w:rsidRPr="00A65576">
              <w:rPr>
                <w:b/>
              </w:rPr>
              <w:t>Цель</w:t>
            </w:r>
          </w:p>
        </w:tc>
        <w:tc>
          <w:tcPr>
            <w:tcW w:w="8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021" w:rsidRDefault="00934021" w:rsidP="00934021">
            <w:pPr>
              <w:jc w:val="both"/>
            </w:pPr>
            <w:r>
              <w:t>Формирование умений учащихся в составлении алгоритмов с использованием массивов</w:t>
            </w:r>
          </w:p>
        </w:tc>
      </w:tr>
      <w:tr w:rsidR="00B42EFF" w:rsidTr="00B42EFF">
        <w:trPr>
          <w:cantSplit/>
          <w:trHeight w:val="1821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EFF" w:rsidRDefault="00B42EFF">
            <w:pPr>
              <w:jc w:val="center"/>
            </w:pPr>
          </w:p>
          <w:p w:rsidR="00B42EFF" w:rsidRDefault="00B42EFF">
            <w:pPr>
              <w:jc w:val="center"/>
            </w:pPr>
          </w:p>
          <w:p w:rsidR="00B42EFF" w:rsidRPr="00A65576" w:rsidRDefault="00B42EFF">
            <w:pPr>
              <w:jc w:val="center"/>
              <w:rPr>
                <w:b/>
              </w:rPr>
            </w:pPr>
            <w:r w:rsidRPr="00A65576">
              <w:rPr>
                <w:b/>
              </w:rPr>
              <w:t>Задачи</w:t>
            </w:r>
          </w:p>
        </w:tc>
        <w:tc>
          <w:tcPr>
            <w:tcW w:w="8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EFF" w:rsidRDefault="00B42EFF" w:rsidP="00B42EFF">
            <w:pPr>
              <w:numPr>
                <w:ilvl w:val="0"/>
                <w:numId w:val="2"/>
              </w:numPr>
              <w:jc w:val="both"/>
            </w:pPr>
            <w:r>
              <w:t xml:space="preserve">Формирование умений в составлении алгоритмов </w:t>
            </w:r>
            <w:r w:rsidR="002E4398">
              <w:t>на выполнение действий над элементами</w:t>
            </w:r>
            <w:r>
              <w:t xml:space="preserve"> массива.</w:t>
            </w:r>
          </w:p>
          <w:p w:rsidR="00B42EFF" w:rsidRDefault="00B42EFF" w:rsidP="00B42EFF">
            <w:pPr>
              <w:numPr>
                <w:ilvl w:val="0"/>
                <w:numId w:val="2"/>
              </w:numPr>
              <w:jc w:val="both"/>
            </w:pPr>
            <w:r>
              <w:t>Развитие умений учащихся в составлении алгоритмов с использованием массивов.</w:t>
            </w:r>
          </w:p>
          <w:p w:rsidR="00B42EFF" w:rsidRDefault="00B42EFF" w:rsidP="00B42EFF">
            <w:pPr>
              <w:numPr>
                <w:ilvl w:val="0"/>
                <w:numId w:val="2"/>
              </w:numPr>
              <w:jc w:val="both"/>
            </w:pPr>
            <w:r>
              <w:t>Воспитание внимательности, сосредоточенности.</w:t>
            </w:r>
          </w:p>
        </w:tc>
      </w:tr>
    </w:tbl>
    <w:p w:rsidR="00337425" w:rsidRDefault="00337425">
      <w:pPr>
        <w:jc w:val="center"/>
        <w:rPr>
          <w:lang w:val="en-US"/>
        </w:rPr>
      </w:pPr>
      <w:r>
        <w:t>Ход урока</w:t>
      </w:r>
    </w:p>
    <w:p w:rsidR="00337425" w:rsidRDefault="00337425">
      <w:pPr>
        <w:jc w:val="center"/>
        <w:rPr>
          <w:lang w:val="en-US"/>
        </w:rPr>
      </w:pPr>
    </w:p>
    <w:p w:rsidR="00337425" w:rsidRDefault="00337425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Организационный момент.</w:t>
      </w:r>
    </w:p>
    <w:p w:rsidR="00337425" w:rsidRDefault="00337425">
      <w:pPr>
        <w:jc w:val="both"/>
      </w:pPr>
      <w:r>
        <w:t xml:space="preserve">     Сообщаем учащимся цели и задачи урока, его ход.</w:t>
      </w:r>
    </w:p>
    <w:p w:rsidR="00337425" w:rsidRDefault="00337425">
      <w:pPr>
        <w:jc w:val="both"/>
      </w:pPr>
    </w:p>
    <w:p w:rsidR="00337425" w:rsidRDefault="00337425">
      <w:pPr>
        <w:numPr>
          <w:ilvl w:val="0"/>
          <w:numId w:val="1"/>
        </w:numPr>
        <w:jc w:val="both"/>
        <w:rPr>
          <w:u w:val="single"/>
        </w:rPr>
      </w:pPr>
      <w:r>
        <w:t xml:space="preserve"> </w:t>
      </w:r>
      <w:r>
        <w:rPr>
          <w:u w:val="single"/>
        </w:rPr>
        <w:t>Анализ подготовки учащихся к уроку.</w:t>
      </w:r>
    </w:p>
    <w:p w:rsidR="00337425" w:rsidRDefault="00337425">
      <w:pPr>
        <w:jc w:val="both"/>
      </w:pPr>
    </w:p>
    <w:p w:rsidR="009E39FB" w:rsidRDefault="009E39FB">
      <w:pPr>
        <w:jc w:val="both"/>
      </w:pPr>
      <w:r>
        <w:rPr>
          <w:b/>
        </w:rPr>
        <w:t xml:space="preserve">Задача: </w:t>
      </w:r>
      <w:r>
        <w:t>повторение понятий массив, типы массивов, основная структура алгоритмов с использованием массивов, ввод и вывод элементов массива.</w:t>
      </w:r>
    </w:p>
    <w:p w:rsidR="009E39FB" w:rsidRDefault="009E39FB">
      <w:pPr>
        <w:jc w:val="both"/>
        <w:rPr>
          <w:b/>
        </w:rPr>
      </w:pPr>
    </w:p>
    <w:p w:rsidR="00337425" w:rsidRDefault="00337425">
      <w:pPr>
        <w:jc w:val="both"/>
        <w:rPr>
          <w:b/>
        </w:rPr>
      </w:pPr>
      <w:r>
        <w:rPr>
          <w:b/>
        </w:rPr>
        <w:t>Фронтальный опрос</w:t>
      </w:r>
    </w:p>
    <w:p w:rsidR="002E4398" w:rsidRPr="00B20C98" w:rsidRDefault="002E4398" w:rsidP="002E4398">
      <w:pPr>
        <w:numPr>
          <w:ilvl w:val="0"/>
          <w:numId w:val="3"/>
        </w:numPr>
        <w:jc w:val="both"/>
        <w:rPr>
          <w:b/>
        </w:rPr>
      </w:pPr>
      <w:r>
        <w:t>Что такое массив?</w:t>
      </w:r>
    </w:p>
    <w:p w:rsidR="002E4398" w:rsidRPr="009E39FB" w:rsidRDefault="002E4398" w:rsidP="002E4398">
      <w:pPr>
        <w:numPr>
          <w:ilvl w:val="0"/>
          <w:numId w:val="3"/>
        </w:numPr>
        <w:jc w:val="both"/>
        <w:rPr>
          <w:b/>
        </w:rPr>
      </w:pPr>
      <w:r>
        <w:t>Типы массивов.</w:t>
      </w:r>
    </w:p>
    <w:p w:rsidR="002E4398" w:rsidRPr="00827229" w:rsidRDefault="002E4398" w:rsidP="002E4398">
      <w:pPr>
        <w:numPr>
          <w:ilvl w:val="0"/>
          <w:numId w:val="3"/>
        </w:numPr>
        <w:jc w:val="both"/>
      </w:pPr>
      <w:r w:rsidRPr="00827229">
        <w:t>Описание массива.</w:t>
      </w:r>
    </w:p>
    <w:p w:rsidR="002E4398" w:rsidRPr="00A75760" w:rsidRDefault="002E4398" w:rsidP="002E4398">
      <w:pPr>
        <w:numPr>
          <w:ilvl w:val="0"/>
          <w:numId w:val="3"/>
        </w:numPr>
        <w:jc w:val="both"/>
        <w:rPr>
          <w:b/>
        </w:rPr>
      </w:pPr>
      <w:r>
        <w:t>Ввод и вывод элементов массива.</w:t>
      </w:r>
    </w:p>
    <w:p w:rsidR="002E4398" w:rsidRPr="00A75760" w:rsidRDefault="002E4398" w:rsidP="002E4398">
      <w:pPr>
        <w:numPr>
          <w:ilvl w:val="0"/>
          <w:numId w:val="3"/>
        </w:numPr>
        <w:jc w:val="both"/>
        <w:rPr>
          <w:b/>
        </w:rPr>
      </w:pPr>
      <w:r>
        <w:t>Форматы вывода элементов массива.</w:t>
      </w:r>
    </w:p>
    <w:p w:rsidR="002E4398" w:rsidRPr="00A75760" w:rsidRDefault="002E4398" w:rsidP="002E4398">
      <w:pPr>
        <w:numPr>
          <w:ilvl w:val="0"/>
          <w:numId w:val="3"/>
        </w:numPr>
        <w:jc w:val="both"/>
        <w:rPr>
          <w:b/>
        </w:rPr>
      </w:pPr>
      <w:r>
        <w:t>Основная структура алгоритма с использование массива.</w:t>
      </w:r>
    </w:p>
    <w:p w:rsidR="002E4398" w:rsidRPr="00C30B9E" w:rsidRDefault="00C30B9E" w:rsidP="002E4398">
      <w:pPr>
        <w:numPr>
          <w:ilvl w:val="0"/>
          <w:numId w:val="3"/>
        </w:numPr>
        <w:jc w:val="both"/>
      </w:pPr>
      <w:r w:rsidRPr="00C30B9E">
        <w:t>Основные конструкции алгоритмического языка.</w:t>
      </w:r>
    </w:p>
    <w:p w:rsidR="002E4398" w:rsidRPr="00134DB8" w:rsidRDefault="002E4398" w:rsidP="002E4398">
      <w:pPr>
        <w:jc w:val="both"/>
      </w:pPr>
      <w:r>
        <w:rPr>
          <w:b/>
        </w:rPr>
        <w:t>Индивидуальные задания</w:t>
      </w:r>
    </w:p>
    <w:p w:rsidR="00A75760" w:rsidRDefault="00A75760" w:rsidP="002E4398">
      <w:pPr>
        <w:pStyle w:val="a3"/>
        <w:numPr>
          <w:ilvl w:val="0"/>
          <w:numId w:val="5"/>
        </w:numPr>
        <w:jc w:val="both"/>
      </w:pPr>
      <w:r>
        <w:t>Составьте алгоритм поиска в массиве элементов по определенному признаку.</w:t>
      </w:r>
      <w:r w:rsidR="0012645B">
        <w:t xml:space="preserve"> (</w:t>
      </w:r>
      <w:proofErr w:type="gramStart"/>
      <w:r w:rsidR="0012645B">
        <w:t>Например,  в</w:t>
      </w:r>
      <w:proofErr w:type="gramEnd"/>
      <w:r w:rsidR="0012645B">
        <w:t xml:space="preserve"> заданном массиве найдите элементы </w:t>
      </w:r>
      <w:r w:rsidR="002E4398">
        <w:t>большие числа 12</w:t>
      </w:r>
      <w:r w:rsidR="0012645B">
        <w:t>.)</w:t>
      </w:r>
    </w:p>
    <w:p w:rsidR="00A75760" w:rsidRDefault="00A75760" w:rsidP="002E4398">
      <w:pPr>
        <w:pStyle w:val="a3"/>
        <w:numPr>
          <w:ilvl w:val="0"/>
          <w:numId w:val="5"/>
        </w:numPr>
        <w:jc w:val="both"/>
      </w:pPr>
      <w:r>
        <w:t xml:space="preserve">Составьте </w:t>
      </w:r>
      <w:r w:rsidRPr="00A75760">
        <w:t xml:space="preserve">алгоритм </w:t>
      </w:r>
      <w:r w:rsidR="002E4398">
        <w:t>ввода элементов массива</w:t>
      </w:r>
      <w:r w:rsidRPr="00A75760">
        <w:t xml:space="preserve"> элементов </w:t>
      </w:r>
      <w:r w:rsidR="002E4398">
        <w:t xml:space="preserve">и вывода их </w:t>
      </w:r>
      <w:r w:rsidRPr="00A75760">
        <w:t>по определенному признаку</w:t>
      </w:r>
      <w:r>
        <w:t xml:space="preserve">. </w:t>
      </w:r>
      <w:r w:rsidR="0012645B">
        <w:t xml:space="preserve">(Например, </w:t>
      </w:r>
      <w:r w:rsidR="002E4398">
        <w:t>введите элементы массива и увеличьте их на 3</w:t>
      </w:r>
      <w:r w:rsidR="0012645B">
        <w:t>.)</w:t>
      </w:r>
    </w:p>
    <w:p w:rsidR="00952F68" w:rsidRDefault="00952F68" w:rsidP="00952F68">
      <w:pPr>
        <w:jc w:val="both"/>
      </w:pPr>
      <w:r>
        <w:t>Фронтальная работа.</w:t>
      </w:r>
    </w:p>
    <w:p w:rsidR="00B45BE1" w:rsidRDefault="002E4398" w:rsidP="00952F68">
      <w:pPr>
        <w:jc w:val="both"/>
      </w:pPr>
      <w:r>
        <w:t>Найдите все ошибки в записи алгоритма</w:t>
      </w:r>
      <w:r w:rsidR="00B45BE1">
        <w:t>.</w:t>
      </w:r>
      <w:r>
        <w:t xml:space="preserve"> Определите условие задачи.</w:t>
      </w:r>
    </w:p>
    <w:p w:rsidR="00337425" w:rsidRPr="00C12B43" w:rsidRDefault="00C12B43" w:rsidP="00B45BE1">
      <w:r>
        <w:t>{Подведение итогов работы на данном этапе урока}</w:t>
      </w:r>
    </w:p>
    <w:p w:rsidR="00A65576" w:rsidRPr="00A75760" w:rsidRDefault="00A65576">
      <w:pPr>
        <w:jc w:val="both"/>
      </w:pPr>
    </w:p>
    <w:p w:rsidR="00337425" w:rsidRDefault="009402E5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Объяснение нового материала</w:t>
      </w:r>
      <w:r w:rsidR="00337425">
        <w:rPr>
          <w:u w:val="single"/>
        </w:rPr>
        <w:t>.</w:t>
      </w:r>
    </w:p>
    <w:p w:rsidR="009402E5" w:rsidRDefault="00337425">
      <w:pPr>
        <w:jc w:val="both"/>
      </w:pPr>
      <w:r>
        <w:t xml:space="preserve">      </w:t>
      </w:r>
      <w:proofErr w:type="gramStart"/>
      <w:r w:rsidR="008856EC">
        <w:rPr>
          <w:b/>
        </w:rPr>
        <w:t>Задача</w:t>
      </w:r>
      <w:r w:rsidR="008856EC">
        <w:t xml:space="preserve">:  </w:t>
      </w:r>
      <w:r w:rsidR="009402E5">
        <w:t>Формирование</w:t>
      </w:r>
      <w:proofErr w:type="gramEnd"/>
      <w:r w:rsidR="009402E5">
        <w:t xml:space="preserve"> </w:t>
      </w:r>
      <w:r w:rsidR="009402E5">
        <w:t xml:space="preserve">представлений </w:t>
      </w:r>
      <w:r w:rsidR="009402E5">
        <w:t>в составлении алгоритмов на выполнение действий над элементами массива</w:t>
      </w:r>
      <w:r w:rsidR="009402E5">
        <w:t xml:space="preserve">. </w:t>
      </w:r>
    </w:p>
    <w:p w:rsidR="009402E5" w:rsidRDefault="009402E5">
      <w:pPr>
        <w:jc w:val="both"/>
      </w:pPr>
      <w:r>
        <w:t xml:space="preserve">Задание 1. </w:t>
      </w:r>
      <w:r w:rsidR="00C30B9E">
        <w:t>Вычислить сумму элементов массива.</w:t>
      </w:r>
    </w:p>
    <w:p w:rsidR="00C30B9E" w:rsidRDefault="00C30B9E">
      <w:pPr>
        <w:jc w:val="both"/>
      </w:pPr>
      <w:r>
        <w:t xml:space="preserve">     Приводим пример из математики на сумму нескольких чисел. Обращаем внимание учащихся на то, что при суммировании к каждой сумме прибавляется новый элемент. Возникает последовательность повторяющихся действий. В алгоритмизации существует специальная конструкция, которая использует этот процесс. Как она называется? </w:t>
      </w:r>
      <w:r w:rsidR="00EB7D4D">
        <w:t xml:space="preserve">(Цикл или алгоритм с повторением). Повторяем виды алгоритмов с </w:t>
      </w:r>
      <w:r w:rsidR="00EB7D4D">
        <w:lastRenderedPageBreak/>
        <w:t xml:space="preserve">повторением. После чего обращаем внимание </w:t>
      </w:r>
      <w:r>
        <w:t xml:space="preserve">  </w:t>
      </w:r>
      <w:r w:rsidR="00EB7D4D">
        <w:t xml:space="preserve">на </w:t>
      </w:r>
      <w:r>
        <w:t>начальное значение суммы элементов</w:t>
      </w:r>
      <w:r w:rsidR="00EB7D4D">
        <w:t xml:space="preserve">, </w:t>
      </w:r>
      <w:proofErr w:type="gramStart"/>
      <w:r w:rsidR="00EB7D4D">
        <w:t xml:space="preserve">которое </w:t>
      </w:r>
      <w:r>
        <w:t xml:space="preserve"> равно</w:t>
      </w:r>
      <w:proofErr w:type="gramEnd"/>
      <w:r>
        <w:t xml:space="preserve"> нулю и приступаем к составлению алгоритма.</w:t>
      </w:r>
    </w:p>
    <w:p w:rsidR="00D612BC" w:rsidRDefault="00D612BC">
      <w:pPr>
        <w:jc w:val="both"/>
      </w:pPr>
    </w:p>
    <w:p w:rsidR="00D612BC" w:rsidRDefault="00D612BC">
      <w:pPr>
        <w:jc w:val="both"/>
        <w:rPr>
          <w:lang w:val="en-US"/>
        </w:rPr>
      </w:pPr>
      <w:proofErr w:type="gramStart"/>
      <w:r>
        <w:rPr>
          <w:lang w:val="en-US"/>
        </w:rPr>
        <w:t>program</w:t>
      </w:r>
      <w:proofErr w:type="gramEnd"/>
      <w:r>
        <w:rPr>
          <w:lang w:val="en-US"/>
        </w:rPr>
        <w:t xml:space="preserve"> mass1;</w:t>
      </w:r>
    </w:p>
    <w:p w:rsidR="00D612BC" w:rsidRDefault="00D612BC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var</w:t>
      </w:r>
      <w:proofErr w:type="spellEnd"/>
      <w:proofErr w:type="gramEnd"/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A</w:t>
      </w:r>
      <w:proofErr w:type="gramStart"/>
      <w:r>
        <w:rPr>
          <w:lang w:val="en-US"/>
        </w:rPr>
        <w:t>:array</w:t>
      </w:r>
      <w:proofErr w:type="gramEnd"/>
      <w:r>
        <w:rPr>
          <w:lang w:val="en-US"/>
        </w:rPr>
        <w:t>[1..10] of integer;</w:t>
      </w:r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s,</w:t>
      </w:r>
      <w:proofErr w:type="gramEnd"/>
      <w:r>
        <w:rPr>
          <w:lang w:val="en-US"/>
        </w:rPr>
        <w:t>i</w:t>
      </w:r>
      <w:proofErr w:type="spellEnd"/>
      <w:r>
        <w:rPr>
          <w:lang w:val="en-US"/>
        </w:rPr>
        <w:t>: integer;</w:t>
      </w:r>
    </w:p>
    <w:p w:rsidR="00D612BC" w:rsidRDefault="00D612BC">
      <w:pPr>
        <w:jc w:val="both"/>
        <w:rPr>
          <w:lang w:val="en-US"/>
        </w:rPr>
      </w:pPr>
      <w:proofErr w:type="gramStart"/>
      <w:r>
        <w:rPr>
          <w:lang w:val="en-US"/>
        </w:rPr>
        <w:t>begin</w:t>
      </w:r>
      <w:proofErr w:type="gramEnd"/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i:=1 to 5 do</w:t>
      </w:r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begin</w:t>
      </w:r>
      <w:proofErr w:type="gramEnd"/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    </w:t>
      </w:r>
      <w:proofErr w:type="spellStart"/>
      <w:proofErr w:type="gramStart"/>
      <w:r>
        <w:rPr>
          <w:lang w:val="en-US"/>
        </w:rPr>
        <w:t>readln</w:t>
      </w:r>
      <w:proofErr w:type="spellEnd"/>
      <w:proofErr w:type="gramEnd"/>
      <w:r>
        <w:rPr>
          <w:lang w:val="en-US"/>
        </w:rPr>
        <w:t xml:space="preserve"> (A[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]);</w:t>
      </w:r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>;</w:t>
      </w:r>
    </w:p>
    <w:p w:rsidR="00D612BC" w:rsidRDefault="00D612BC">
      <w:pPr>
        <w:jc w:val="both"/>
        <w:rPr>
          <w:lang w:val="en-US"/>
        </w:rPr>
      </w:pPr>
      <w:proofErr w:type="gramStart"/>
      <w:r>
        <w:rPr>
          <w:lang w:val="en-US"/>
        </w:rPr>
        <w:t>s</w:t>
      </w:r>
      <w:proofErr w:type="gramEnd"/>
      <w:r>
        <w:rPr>
          <w:lang w:val="en-US"/>
        </w:rPr>
        <w:t>:=0;</w:t>
      </w:r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i:=1 to 5 do</w:t>
      </w:r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begin</w:t>
      </w:r>
      <w:proofErr w:type="gramEnd"/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s</w:t>
      </w:r>
      <w:proofErr w:type="gramEnd"/>
      <w:r>
        <w:rPr>
          <w:lang w:val="en-US"/>
        </w:rPr>
        <w:t>:=s+A[i];</w:t>
      </w:r>
    </w:p>
    <w:p w:rsidR="00D612BC" w:rsidRDefault="00D612BC">
      <w:pPr>
        <w:jc w:val="both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>;</w:t>
      </w:r>
    </w:p>
    <w:p w:rsidR="00D612BC" w:rsidRDefault="00D612BC">
      <w:pPr>
        <w:jc w:val="both"/>
        <w:rPr>
          <w:lang w:val="en-US"/>
        </w:rPr>
      </w:pPr>
      <w:proofErr w:type="spellStart"/>
      <w:r>
        <w:rPr>
          <w:lang w:val="en-US"/>
        </w:rPr>
        <w:t>writeln</w:t>
      </w:r>
      <w:proofErr w:type="spellEnd"/>
      <w:r>
        <w:rPr>
          <w:lang w:val="en-US"/>
        </w:rPr>
        <w:t xml:space="preserve"> (‘s=’</w:t>
      </w:r>
      <w:proofErr w:type="gramStart"/>
      <w:r>
        <w:rPr>
          <w:lang w:val="en-US"/>
        </w:rPr>
        <w:t>,s</w:t>
      </w:r>
      <w:proofErr w:type="gramEnd"/>
      <w:r>
        <w:rPr>
          <w:lang w:val="en-US"/>
        </w:rPr>
        <w:t>);</w:t>
      </w:r>
    </w:p>
    <w:p w:rsidR="00645C11" w:rsidRDefault="00645C11">
      <w:pPr>
        <w:jc w:val="both"/>
        <w:rPr>
          <w:lang w:val="en-US"/>
        </w:rPr>
      </w:pP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>.</w:t>
      </w:r>
    </w:p>
    <w:p w:rsidR="00645C11" w:rsidRDefault="00645C11">
      <w:pPr>
        <w:jc w:val="both"/>
        <w:rPr>
          <w:lang w:val="en-US"/>
        </w:rPr>
      </w:pPr>
    </w:p>
    <w:p w:rsidR="00645C11" w:rsidRDefault="00645C11">
      <w:pPr>
        <w:jc w:val="both"/>
      </w:pPr>
      <w:r>
        <w:t>Задание 2. Найдите произведение элементов массива.</w:t>
      </w:r>
    </w:p>
    <w:p w:rsidR="00D612BC" w:rsidRPr="00645C11" w:rsidRDefault="00645C11">
      <w:pPr>
        <w:jc w:val="both"/>
        <w:rPr>
          <w:lang w:val="en-US"/>
        </w:rPr>
      </w:pPr>
      <w:r>
        <w:t xml:space="preserve">    Просим учащихся составить математическую модель решения задания. После чего акцентируем внимание на начальном значении произведения.</w:t>
      </w:r>
      <w:r w:rsidR="00D612BC" w:rsidRPr="00645C11">
        <w:t xml:space="preserve"> </w:t>
      </w:r>
      <w:r>
        <w:t>оно должно быть равно 1. Приступаем</w:t>
      </w:r>
      <w:r w:rsidRPr="00645C11">
        <w:rPr>
          <w:lang w:val="en-US"/>
        </w:rPr>
        <w:t xml:space="preserve"> </w:t>
      </w:r>
      <w:r>
        <w:t>к</w:t>
      </w:r>
      <w:r w:rsidRPr="00645C11">
        <w:rPr>
          <w:lang w:val="en-US"/>
        </w:rPr>
        <w:t xml:space="preserve"> </w:t>
      </w:r>
      <w:r>
        <w:t>записи</w:t>
      </w:r>
      <w:r w:rsidRPr="00645C11">
        <w:rPr>
          <w:lang w:val="en-US"/>
        </w:rPr>
        <w:t xml:space="preserve"> </w:t>
      </w:r>
      <w:r>
        <w:t>алгоритма</w:t>
      </w:r>
      <w:r w:rsidRPr="00645C11">
        <w:rPr>
          <w:lang w:val="en-US"/>
        </w:rPr>
        <w:t>.</w:t>
      </w:r>
    </w:p>
    <w:p w:rsidR="00645C11" w:rsidRDefault="00645C11" w:rsidP="00645C11">
      <w:pPr>
        <w:jc w:val="both"/>
        <w:rPr>
          <w:lang w:val="en-US"/>
        </w:rPr>
      </w:pPr>
    </w:p>
    <w:p w:rsidR="00645C11" w:rsidRDefault="00645C11" w:rsidP="00645C11">
      <w:pPr>
        <w:jc w:val="both"/>
        <w:rPr>
          <w:lang w:val="en-US"/>
        </w:rPr>
      </w:pPr>
      <w:proofErr w:type="gramStart"/>
      <w:r>
        <w:rPr>
          <w:lang w:val="en-US"/>
        </w:rPr>
        <w:t>program</w:t>
      </w:r>
      <w:proofErr w:type="gramEnd"/>
      <w:r>
        <w:rPr>
          <w:lang w:val="en-US"/>
        </w:rPr>
        <w:t xml:space="preserve"> mass2</w:t>
      </w:r>
      <w:r>
        <w:rPr>
          <w:lang w:val="en-US"/>
        </w:rPr>
        <w:t>;</w:t>
      </w:r>
    </w:p>
    <w:p w:rsidR="00645C11" w:rsidRDefault="00645C11" w:rsidP="00645C1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var</w:t>
      </w:r>
      <w:proofErr w:type="spellEnd"/>
      <w:proofErr w:type="gramEnd"/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A</w:t>
      </w:r>
      <w:proofErr w:type="gramStart"/>
      <w:r>
        <w:rPr>
          <w:lang w:val="en-US"/>
        </w:rPr>
        <w:t>:array</w:t>
      </w:r>
      <w:proofErr w:type="gramEnd"/>
      <w:r>
        <w:rPr>
          <w:lang w:val="en-US"/>
        </w:rPr>
        <w:t>[1..10] of integer;</w:t>
      </w:r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k</w:t>
      </w:r>
      <w:r>
        <w:rPr>
          <w:lang w:val="en-US"/>
        </w:rPr>
        <w:t>,</w:t>
      </w:r>
      <w:proofErr w:type="gramEnd"/>
      <w:r>
        <w:rPr>
          <w:lang w:val="en-US"/>
        </w:rPr>
        <w:t>i</w:t>
      </w:r>
      <w:proofErr w:type="spellEnd"/>
      <w:r>
        <w:rPr>
          <w:lang w:val="en-US"/>
        </w:rPr>
        <w:t>: integer;</w:t>
      </w:r>
    </w:p>
    <w:p w:rsidR="00645C11" w:rsidRDefault="00645C11" w:rsidP="00645C11">
      <w:pPr>
        <w:jc w:val="both"/>
        <w:rPr>
          <w:lang w:val="en-US"/>
        </w:rPr>
      </w:pPr>
      <w:proofErr w:type="gramStart"/>
      <w:r>
        <w:rPr>
          <w:lang w:val="en-US"/>
        </w:rPr>
        <w:t>begin</w:t>
      </w:r>
      <w:proofErr w:type="gramEnd"/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i:=1 to 5 do</w:t>
      </w:r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begin</w:t>
      </w:r>
      <w:proofErr w:type="gramEnd"/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    </w:t>
      </w:r>
      <w:proofErr w:type="spellStart"/>
      <w:proofErr w:type="gramStart"/>
      <w:r>
        <w:rPr>
          <w:lang w:val="en-US"/>
        </w:rPr>
        <w:t>readln</w:t>
      </w:r>
      <w:proofErr w:type="spellEnd"/>
      <w:proofErr w:type="gramEnd"/>
      <w:r>
        <w:rPr>
          <w:lang w:val="en-US"/>
        </w:rPr>
        <w:t xml:space="preserve"> (A[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]);</w:t>
      </w:r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>;</w:t>
      </w:r>
    </w:p>
    <w:p w:rsidR="00645C11" w:rsidRDefault="00645C11" w:rsidP="00645C11">
      <w:pPr>
        <w:jc w:val="both"/>
        <w:rPr>
          <w:lang w:val="en-US"/>
        </w:rPr>
      </w:pPr>
      <w:proofErr w:type="gramStart"/>
      <w:r>
        <w:rPr>
          <w:lang w:val="en-US"/>
        </w:rPr>
        <w:t>k</w:t>
      </w:r>
      <w:proofErr w:type="gramEnd"/>
      <w:r>
        <w:rPr>
          <w:lang w:val="en-US"/>
        </w:rPr>
        <w:t>:=1</w:t>
      </w:r>
      <w:r>
        <w:rPr>
          <w:lang w:val="en-US"/>
        </w:rPr>
        <w:t>;</w:t>
      </w:r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</w:t>
      </w:r>
      <w:proofErr w:type="gramStart"/>
      <w:r>
        <w:rPr>
          <w:lang w:val="en-US"/>
        </w:rPr>
        <w:t>for</w:t>
      </w:r>
      <w:proofErr w:type="gramEnd"/>
      <w:r>
        <w:rPr>
          <w:lang w:val="en-US"/>
        </w:rPr>
        <w:t xml:space="preserve"> i:=1 to 5 do</w:t>
      </w:r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begin</w:t>
      </w:r>
      <w:proofErr w:type="gramEnd"/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  </w:t>
      </w:r>
      <w:proofErr w:type="gramStart"/>
      <w:r>
        <w:rPr>
          <w:lang w:val="en-US"/>
        </w:rPr>
        <w:t>k</w:t>
      </w:r>
      <w:proofErr w:type="gramEnd"/>
      <w:r>
        <w:rPr>
          <w:lang w:val="en-US"/>
        </w:rPr>
        <w:t xml:space="preserve">:=k * </w:t>
      </w:r>
      <w:r>
        <w:rPr>
          <w:lang w:val="en-US"/>
        </w:rPr>
        <w:t>A[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];</w:t>
      </w:r>
    </w:p>
    <w:p w:rsidR="00645C11" w:rsidRDefault="00645C11" w:rsidP="00645C11">
      <w:pPr>
        <w:jc w:val="both"/>
        <w:rPr>
          <w:lang w:val="en-US"/>
        </w:rPr>
      </w:pPr>
      <w:r>
        <w:rPr>
          <w:lang w:val="en-US"/>
        </w:rPr>
        <w:t xml:space="preserve">  </w:t>
      </w: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>;</w:t>
      </w:r>
    </w:p>
    <w:p w:rsidR="00645C11" w:rsidRDefault="00645C11" w:rsidP="00645C11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writeln</w:t>
      </w:r>
      <w:proofErr w:type="spellEnd"/>
      <w:proofErr w:type="gramEnd"/>
      <w:r>
        <w:rPr>
          <w:lang w:val="en-US"/>
        </w:rPr>
        <w:t xml:space="preserve"> (‘</w:t>
      </w:r>
      <w:r>
        <w:rPr>
          <w:lang w:val="en-US"/>
        </w:rPr>
        <w:t>k</w:t>
      </w:r>
      <w:r>
        <w:rPr>
          <w:lang w:val="en-US"/>
        </w:rPr>
        <w:t>=’</w:t>
      </w:r>
      <w:r>
        <w:rPr>
          <w:lang w:val="en-US"/>
        </w:rPr>
        <w:t>,k</w:t>
      </w:r>
      <w:r>
        <w:rPr>
          <w:lang w:val="en-US"/>
        </w:rPr>
        <w:t>);</w:t>
      </w:r>
    </w:p>
    <w:p w:rsidR="00645C11" w:rsidRPr="00645C11" w:rsidRDefault="00645C11">
      <w:pPr>
        <w:jc w:val="both"/>
        <w:rPr>
          <w:lang w:val="en-US"/>
        </w:rPr>
      </w:pPr>
      <w:proofErr w:type="gramStart"/>
      <w:r>
        <w:rPr>
          <w:lang w:val="en-US"/>
        </w:rPr>
        <w:t>end</w:t>
      </w:r>
      <w:proofErr w:type="gramEnd"/>
      <w:r>
        <w:rPr>
          <w:lang w:val="en-US"/>
        </w:rPr>
        <w:t>.</w:t>
      </w:r>
    </w:p>
    <w:p w:rsidR="004C58AC" w:rsidRPr="00C12B43" w:rsidRDefault="004C58AC" w:rsidP="004C58AC">
      <w:r>
        <w:t>{Подведение итогов работы на данном этапе урока}</w:t>
      </w:r>
    </w:p>
    <w:p w:rsidR="009402E5" w:rsidRPr="004C58AC" w:rsidRDefault="009402E5">
      <w:pPr>
        <w:jc w:val="both"/>
      </w:pPr>
    </w:p>
    <w:p w:rsidR="00645C11" w:rsidRDefault="004C58AC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Формирование знаний, умений, навыков.</w:t>
      </w:r>
    </w:p>
    <w:p w:rsidR="004C58AC" w:rsidRDefault="004C58AC" w:rsidP="004C58AC">
      <w:pPr>
        <w:jc w:val="both"/>
      </w:pPr>
      <w:proofErr w:type="gramStart"/>
      <w:r w:rsidRPr="004C58AC">
        <w:rPr>
          <w:b/>
        </w:rPr>
        <w:t>Задача</w:t>
      </w:r>
      <w:r>
        <w:t>:  Формирование</w:t>
      </w:r>
      <w:proofErr w:type="gramEnd"/>
      <w:r>
        <w:t xml:space="preserve"> </w:t>
      </w:r>
      <w:r>
        <w:t>умений</w:t>
      </w:r>
      <w:r>
        <w:t xml:space="preserve"> в составлении алгоритмов на выполнение действий над элементами массива. </w:t>
      </w:r>
    </w:p>
    <w:p w:rsidR="004C58AC" w:rsidRDefault="004C58AC" w:rsidP="004C58AC">
      <w:pPr>
        <w:jc w:val="both"/>
      </w:pPr>
    </w:p>
    <w:p w:rsidR="004C58AC" w:rsidRDefault="004C58AC" w:rsidP="004C58AC">
      <w:pPr>
        <w:jc w:val="both"/>
      </w:pPr>
      <w:r>
        <w:t>Задания:</w:t>
      </w:r>
    </w:p>
    <w:p w:rsidR="004C58AC" w:rsidRDefault="004C58AC" w:rsidP="004C58AC">
      <w:pPr>
        <w:pStyle w:val="a3"/>
        <w:numPr>
          <w:ilvl w:val="0"/>
          <w:numId w:val="6"/>
        </w:numPr>
        <w:jc w:val="both"/>
      </w:pPr>
      <w:r>
        <w:lastRenderedPageBreak/>
        <w:t xml:space="preserve">Исполните алгоритмы заданий 1 и 2, </w:t>
      </w:r>
      <w:proofErr w:type="gramStart"/>
      <w:r>
        <w:t>рассмотренных  на</w:t>
      </w:r>
      <w:proofErr w:type="gramEnd"/>
      <w:r>
        <w:t xml:space="preserve"> уроке.</w:t>
      </w:r>
    </w:p>
    <w:p w:rsidR="004C58AC" w:rsidRDefault="004C58AC" w:rsidP="004C58AC">
      <w:pPr>
        <w:pStyle w:val="a3"/>
        <w:numPr>
          <w:ilvl w:val="0"/>
          <w:numId w:val="6"/>
        </w:numPr>
        <w:jc w:val="both"/>
      </w:pPr>
      <w:r>
        <w:t xml:space="preserve"> Составьте программу для решения задачи: введите массив целых чисел из 8 элементов и вычислите сумму положительных чисел.</w:t>
      </w:r>
    </w:p>
    <w:p w:rsidR="004C58AC" w:rsidRPr="00C12B43" w:rsidRDefault="004C58AC" w:rsidP="004C58AC">
      <w:pPr>
        <w:ind w:left="360"/>
      </w:pPr>
      <w:r>
        <w:t xml:space="preserve">Подведение итогов работы на </w:t>
      </w:r>
      <w:r>
        <w:t>уроке.</w:t>
      </w:r>
    </w:p>
    <w:p w:rsidR="004C58AC" w:rsidRPr="004C58AC" w:rsidRDefault="004C58AC" w:rsidP="004C58AC">
      <w:pPr>
        <w:pStyle w:val="a3"/>
        <w:ind w:left="0"/>
        <w:jc w:val="both"/>
      </w:pPr>
    </w:p>
    <w:p w:rsidR="00337425" w:rsidRDefault="00337425">
      <w:pPr>
        <w:numPr>
          <w:ilvl w:val="0"/>
          <w:numId w:val="1"/>
        </w:numPr>
        <w:jc w:val="both"/>
        <w:rPr>
          <w:u w:val="single"/>
        </w:rPr>
      </w:pPr>
      <w:r>
        <w:rPr>
          <w:u w:val="single"/>
        </w:rPr>
        <w:t>Домашняя работа.</w:t>
      </w:r>
    </w:p>
    <w:p w:rsidR="00337425" w:rsidRDefault="00337425">
      <w:pPr>
        <w:jc w:val="both"/>
      </w:pPr>
    </w:p>
    <w:tbl>
      <w:tblPr>
        <w:tblW w:w="9854" w:type="dxa"/>
        <w:tblLayout w:type="fixed"/>
        <w:tblLook w:val="01E0" w:firstRow="1" w:lastRow="1" w:firstColumn="1" w:lastColumn="1" w:noHBand="0" w:noVBand="0"/>
      </w:tblPr>
      <w:tblGrid>
        <w:gridCol w:w="9854"/>
      </w:tblGrid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Default="00337425">
            <w:pPr>
              <w:jc w:val="center"/>
            </w:pPr>
            <w:r>
              <w:t>Практический материал</w:t>
            </w:r>
          </w:p>
        </w:tc>
      </w:tr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Default="00187AC6">
            <w:pPr>
              <w:jc w:val="both"/>
            </w:pPr>
            <w:r>
              <w:t>№           из учебного пособия</w:t>
            </w:r>
          </w:p>
        </w:tc>
      </w:tr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Default="00337425">
            <w:pPr>
              <w:jc w:val="center"/>
            </w:pPr>
            <w:r>
              <w:t>Теоретический материал</w:t>
            </w:r>
          </w:p>
        </w:tc>
      </w:tr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Default="00337425">
            <w:pPr>
              <w:jc w:val="both"/>
            </w:pPr>
            <w:r>
              <w:rPr>
                <w:b/>
              </w:rPr>
              <w:t>выучить</w:t>
            </w:r>
            <w:r>
              <w:t>:</w:t>
            </w:r>
          </w:p>
        </w:tc>
      </w:tr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Pr="00C30B9E" w:rsidRDefault="00337425">
            <w:pPr>
              <w:jc w:val="both"/>
            </w:pPr>
          </w:p>
        </w:tc>
      </w:tr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Pr="00C30B9E" w:rsidRDefault="00337425">
            <w:pPr>
              <w:jc w:val="both"/>
            </w:pPr>
          </w:p>
        </w:tc>
      </w:tr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Default="00337425">
            <w:pPr>
              <w:jc w:val="both"/>
            </w:pPr>
            <w:bookmarkStart w:id="0" w:name="_GoBack"/>
            <w:bookmarkEnd w:id="0"/>
            <w:r>
              <w:rPr>
                <w:b/>
              </w:rPr>
              <w:t>повторить</w:t>
            </w:r>
            <w:r>
              <w:t>:</w:t>
            </w:r>
            <w:r w:rsidR="00551E1A">
              <w:t xml:space="preserve"> понятие массива, типы массивов, ввод – вывод элементов массива</w:t>
            </w:r>
          </w:p>
        </w:tc>
      </w:tr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Default="00337425">
            <w:pPr>
              <w:jc w:val="both"/>
            </w:pPr>
          </w:p>
        </w:tc>
      </w:tr>
      <w:tr w:rsidR="00337425" w:rsidTr="00187AC6">
        <w:tblPrEx>
          <w:tblCellMar>
            <w:top w:w="0" w:type="dxa"/>
            <w:bottom w:w="0" w:type="dxa"/>
          </w:tblCellMar>
        </w:tblPrEx>
        <w:tc>
          <w:tcPr>
            <w:tcW w:w="9854" w:type="dxa"/>
          </w:tcPr>
          <w:p w:rsidR="00337425" w:rsidRDefault="00337425">
            <w:pPr>
              <w:jc w:val="both"/>
            </w:pPr>
          </w:p>
        </w:tc>
      </w:tr>
    </w:tbl>
    <w:p w:rsidR="00337425" w:rsidRDefault="00337425">
      <w:pPr>
        <w:jc w:val="center"/>
      </w:pPr>
    </w:p>
    <w:sectPr w:rsidR="00337425"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7A9"/>
    <w:multiLevelType w:val="hybridMultilevel"/>
    <w:tmpl w:val="2FD44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6279"/>
    <w:multiLevelType w:val="hybridMultilevel"/>
    <w:tmpl w:val="B038DD1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9F4B68"/>
    <w:multiLevelType w:val="hybridMultilevel"/>
    <w:tmpl w:val="71E82E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AF1C3F"/>
    <w:multiLevelType w:val="hybridMultilevel"/>
    <w:tmpl w:val="4A949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33D86"/>
    <w:multiLevelType w:val="hybridMultilevel"/>
    <w:tmpl w:val="56F8D29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0000D20"/>
    <w:multiLevelType w:val="hybridMultilevel"/>
    <w:tmpl w:val="1214D5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184"/>
    <w:rsid w:val="00107FED"/>
    <w:rsid w:val="00113184"/>
    <w:rsid w:val="0012645B"/>
    <w:rsid w:val="00134DB8"/>
    <w:rsid w:val="00187AC6"/>
    <w:rsid w:val="001D781D"/>
    <w:rsid w:val="002E4398"/>
    <w:rsid w:val="00337425"/>
    <w:rsid w:val="004C58AC"/>
    <w:rsid w:val="00551E1A"/>
    <w:rsid w:val="00645C11"/>
    <w:rsid w:val="00745CBE"/>
    <w:rsid w:val="00827229"/>
    <w:rsid w:val="008856EC"/>
    <w:rsid w:val="00934021"/>
    <w:rsid w:val="009402E5"/>
    <w:rsid w:val="00952F68"/>
    <w:rsid w:val="009E39FB"/>
    <w:rsid w:val="00A65576"/>
    <w:rsid w:val="00A75760"/>
    <w:rsid w:val="00B03F71"/>
    <w:rsid w:val="00B20C98"/>
    <w:rsid w:val="00B42EFF"/>
    <w:rsid w:val="00B45BE1"/>
    <w:rsid w:val="00C12B43"/>
    <w:rsid w:val="00C30B9E"/>
    <w:rsid w:val="00D612BC"/>
    <w:rsid w:val="00EB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4D6A30-1208-4963-8636-1ECCD1BB1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color w:val="333333"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uiPriority w:val="34"/>
    <w:qFormat/>
    <w:rsid w:val="002E43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8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BykovcevOpyt\UMK\UMK-I\Inf9\ShablonPlanInf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ShablonPlanInf1</Template>
  <TotalTime>43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Тема:</vt:lpstr>
    </vt:vector>
  </TitlesOfParts>
  <Company>Teacher</Company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Тема:</dc:title>
  <dc:subject/>
  <dc:creator>Bykovcev</dc:creator>
  <cp:keywords/>
  <cp:lastModifiedBy>User</cp:lastModifiedBy>
  <cp:revision>9</cp:revision>
  <cp:lastPrinted>1996-12-31T21:43:00Z</cp:lastPrinted>
  <dcterms:created xsi:type="dcterms:W3CDTF">2020-10-20T06:53:00Z</dcterms:created>
  <dcterms:modified xsi:type="dcterms:W3CDTF">2020-10-20T07:35:00Z</dcterms:modified>
</cp:coreProperties>
</file>