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ook w:val="01E0" w:firstRow="1" w:lastRow="1" w:firstColumn="1" w:lastColumn="1" w:noHBand="0" w:noVBand="0"/>
      </w:tblPr>
      <w:tblGrid>
        <w:gridCol w:w="9638"/>
      </w:tblGrid>
      <w:tr w:rsidR="00725A13" w:rsidRPr="00725A13" w14:paraId="27E61600" w14:textId="77777777" w:rsidTr="002A7A49">
        <w:tc>
          <w:tcPr>
            <w:tcW w:w="9854" w:type="dxa"/>
            <w:shd w:val="clear" w:color="auto" w:fill="auto"/>
          </w:tcPr>
          <w:p w14:paraId="0F9A2765" w14:textId="277C9B1E" w:rsidR="00725A13" w:rsidRPr="000155B1" w:rsidRDefault="00725A13" w:rsidP="002A7A49">
            <w:pPr>
              <w:jc w:val="center"/>
              <w:rPr>
                <w:bCs/>
              </w:rPr>
            </w:pPr>
            <w:r w:rsidRPr="002A7A49">
              <w:rPr>
                <w:b/>
              </w:rPr>
              <w:t>Тема</w:t>
            </w:r>
            <w:r w:rsidR="000155B1">
              <w:rPr>
                <w:b/>
              </w:rPr>
              <w:t xml:space="preserve">: </w:t>
            </w:r>
            <w:r w:rsidR="000155B1">
              <w:rPr>
                <w:bCs/>
              </w:rPr>
              <w:t>Массивы</w:t>
            </w:r>
          </w:p>
        </w:tc>
      </w:tr>
    </w:tbl>
    <w:p w14:paraId="40E6BC57" w14:textId="77777777" w:rsidR="00BC30E8" w:rsidRPr="00E908A3" w:rsidRDefault="00BC30E8" w:rsidP="00E478AE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48"/>
        <w:gridCol w:w="8706"/>
      </w:tblGrid>
      <w:tr w:rsidR="009D5B98" w14:paraId="0B73058C" w14:textId="77777777" w:rsidTr="002A7A49">
        <w:trPr>
          <w:cantSplit/>
          <w:trHeight w:val="608"/>
        </w:trPr>
        <w:tc>
          <w:tcPr>
            <w:tcW w:w="1148" w:type="dxa"/>
            <w:shd w:val="clear" w:color="auto" w:fill="auto"/>
          </w:tcPr>
          <w:p w14:paraId="6ED4343D" w14:textId="77777777" w:rsidR="009D5B98" w:rsidRDefault="009D5B98" w:rsidP="002A2167">
            <w:pPr>
              <w:jc w:val="center"/>
            </w:pPr>
          </w:p>
          <w:p w14:paraId="5DE4F1CF" w14:textId="77777777" w:rsidR="009D5B98" w:rsidRPr="00E908A3" w:rsidRDefault="009D5B98" w:rsidP="002A2167">
            <w:pPr>
              <w:jc w:val="center"/>
              <w:rPr>
                <w:b/>
              </w:rPr>
            </w:pPr>
            <w:r w:rsidRPr="00AE0EC3">
              <w:rPr>
                <w:b/>
              </w:rPr>
              <w:t>Цель</w:t>
            </w:r>
          </w:p>
        </w:tc>
        <w:tc>
          <w:tcPr>
            <w:tcW w:w="8706" w:type="dxa"/>
          </w:tcPr>
          <w:p w14:paraId="331D7089" w14:textId="5735999E" w:rsidR="009D5B98" w:rsidRDefault="009D5B98" w:rsidP="002A2167">
            <w:pPr>
              <w:jc w:val="both"/>
            </w:pPr>
            <w:r>
              <w:t xml:space="preserve"> </w:t>
            </w:r>
            <w:r w:rsidR="00E908A3">
              <w:t xml:space="preserve">Научить учащихся составлять алгоритмы </w:t>
            </w:r>
            <w:r w:rsidR="000155B1">
              <w:t>для решения задач на массивы</w:t>
            </w:r>
          </w:p>
        </w:tc>
      </w:tr>
      <w:tr w:rsidR="009D5B98" w14:paraId="61F40295" w14:textId="77777777" w:rsidTr="000155B1">
        <w:trPr>
          <w:cantSplit/>
          <w:trHeight w:val="913"/>
        </w:trPr>
        <w:tc>
          <w:tcPr>
            <w:tcW w:w="1148" w:type="dxa"/>
            <w:shd w:val="clear" w:color="auto" w:fill="auto"/>
          </w:tcPr>
          <w:p w14:paraId="56A8942A" w14:textId="77777777" w:rsidR="009D5B98" w:rsidRDefault="009D5B98" w:rsidP="002A2167">
            <w:pPr>
              <w:jc w:val="center"/>
            </w:pPr>
          </w:p>
          <w:p w14:paraId="1C48F3F7" w14:textId="77777777" w:rsidR="009D5B98" w:rsidRDefault="009D5B98" w:rsidP="002A2167">
            <w:pPr>
              <w:jc w:val="center"/>
            </w:pPr>
          </w:p>
          <w:p w14:paraId="35C40301" w14:textId="77777777" w:rsidR="009D5B98" w:rsidRPr="00AE0EC3" w:rsidRDefault="009D5B98" w:rsidP="002A2167">
            <w:pPr>
              <w:jc w:val="center"/>
              <w:rPr>
                <w:b/>
              </w:rPr>
            </w:pPr>
            <w:r w:rsidRPr="00AE0EC3">
              <w:rPr>
                <w:b/>
              </w:rPr>
              <w:t>Задачи</w:t>
            </w:r>
          </w:p>
        </w:tc>
        <w:tc>
          <w:tcPr>
            <w:tcW w:w="8706" w:type="dxa"/>
          </w:tcPr>
          <w:p w14:paraId="3BB400A6" w14:textId="40E4D166" w:rsidR="009D5B98" w:rsidRDefault="00E908A3" w:rsidP="00E908A3">
            <w:pPr>
              <w:numPr>
                <w:ilvl w:val="0"/>
                <w:numId w:val="2"/>
              </w:numPr>
              <w:jc w:val="both"/>
            </w:pPr>
            <w:r>
              <w:t xml:space="preserve">Формирование умений в реализации алгоритмов </w:t>
            </w:r>
            <w:r w:rsidR="000155B1">
              <w:t>в задачах с массивами.</w:t>
            </w:r>
          </w:p>
          <w:p w14:paraId="0389BE7E" w14:textId="70A8EA42" w:rsidR="00E908A3" w:rsidRDefault="00E908A3" w:rsidP="002A7A49">
            <w:pPr>
              <w:numPr>
                <w:ilvl w:val="0"/>
                <w:numId w:val="2"/>
              </w:numPr>
              <w:jc w:val="both"/>
            </w:pPr>
            <w:r>
              <w:t xml:space="preserve">Развитие </w:t>
            </w:r>
            <w:r w:rsidR="002A7A49">
              <w:t xml:space="preserve">навыков учащихся </w:t>
            </w:r>
            <w:r w:rsidR="00225771">
              <w:t xml:space="preserve">о видах задач на массивы и особенностях составления алгоритмов </w:t>
            </w:r>
            <w:r w:rsidR="002A7A49">
              <w:t xml:space="preserve">  </w:t>
            </w:r>
            <w:r w:rsidR="00225771">
              <w:t>для их решения</w:t>
            </w:r>
          </w:p>
          <w:p w14:paraId="565DA79C" w14:textId="58102F8B" w:rsidR="006069EE" w:rsidRDefault="002A7A49" w:rsidP="00225771">
            <w:pPr>
              <w:numPr>
                <w:ilvl w:val="0"/>
                <w:numId w:val="2"/>
              </w:numPr>
              <w:jc w:val="both"/>
            </w:pPr>
            <w:r>
              <w:t>Воспитание сосредоточенности</w:t>
            </w:r>
            <w:r w:rsidR="000155B1">
              <w:t>, внимательности</w:t>
            </w:r>
          </w:p>
        </w:tc>
      </w:tr>
    </w:tbl>
    <w:p w14:paraId="6913F215" w14:textId="77777777" w:rsidR="00BC30E8" w:rsidRPr="00E908A3" w:rsidRDefault="00BC30E8" w:rsidP="00E478AE">
      <w:pPr>
        <w:jc w:val="center"/>
      </w:pPr>
    </w:p>
    <w:p w14:paraId="3D3AF54F" w14:textId="77777777" w:rsidR="00E478AE" w:rsidRPr="00E908A3" w:rsidRDefault="00E478AE" w:rsidP="00E478AE">
      <w:pPr>
        <w:jc w:val="center"/>
      </w:pPr>
      <w:r>
        <w:t>Ход урока</w:t>
      </w:r>
    </w:p>
    <w:p w14:paraId="19E19DD6" w14:textId="77777777" w:rsidR="00E478AE" w:rsidRPr="00E908A3" w:rsidRDefault="00E478AE" w:rsidP="00E478AE">
      <w:pPr>
        <w:jc w:val="center"/>
      </w:pPr>
    </w:p>
    <w:p w14:paraId="7F70CED0" w14:textId="77777777" w:rsidR="00E478AE" w:rsidRPr="00725A13" w:rsidRDefault="00E478AE" w:rsidP="00E478AE">
      <w:pPr>
        <w:numPr>
          <w:ilvl w:val="0"/>
          <w:numId w:val="1"/>
        </w:numPr>
        <w:jc w:val="both"/>
        <w:rPr>
          <w:u w:val="single"/>
        </w:rPr>
      </w:pPr>
      <w:r w:rsidRPr="00725A13">
        <w:rPr>
          <w:u w:val="single"/>
        </w:rPr>
        <w:t>Организационный момент.</w:t>
      </w:r>
    </w:p>
    <w:p w14:paraId="25BB0AFC" w14:textId="77777777" w:rsidR="00ED19D1" w:rsidRDefault="00ED19D1" w:rsidP="00ED19D1">
      <w:pPr>
        <w:jc w:val="both"/>
      </w:pPr>
      <w:r>
        <w:t xml:space="preserve">     Сообщаем учащимся цели и задачи урока, его ход.</w:t>
      </w:r>
    </w:p>
    <w:p w14:paraId="13A11E1F" w14:textId="77777777" w:rsidR="00ED19D1" w:rsidRDefault="00ED19D1" w:rsidP="00ED19D1">
      <w:pPr>
        <w:jc w:val="both"/>
      </w:pPr>
    </w:p>
    <w:p w14:paraId="270D440F" w14:textId="66AB77AF" w:rsidR="00E478AE" w:rsidRPr="00725A13" w:rsidRDefault="00E478AE" w:rsidP="00E478AE">
      <w:pPr>
        <w:numPr>
          <w:ilvl w:val="0"/>
          <w:numId w:val="1"/>
        </w:numPr>
        <w:jc w:val="both"/>
        <w:rPr>
          <w:u w:val="single"/>
        </w:rPr>
      </w:pPr>
      <w:r>
        <w:t xml:space="preserve"> </w:t>
      </w:r>
      <w:r w:rsidR="000155B1">
        <w:rPr>
          <w:u w:val="single"/>
        </w:rPr>
        <w:t>Повторение изученного материала</w:t>
      </w:r>
      <w:r w:rsidR="00ED19D1" w:rsidRPr="00725A13">
        <w:rPr>
          <w:u w:val="single"/>
        </w:rPr>
        <w:t>.</w:t>
      </w:r>
    </w:p>
    <w:p w14:paraId="42F8C126" w14:textId="77777777" w:rsidR="00725A13" w:rsidRDefault="00725A13" w:rsidP="00725A13">
      <w:pPr>
        <w:jc w:val="both"/>
      </w:pPr>
    </w:p>
    <w:p w14:paraId="5C16B681" w14:textId="4B77D087" w:rsidR="009F412B" w:rsidRPr="0016369B" w:rsidRDefault="009F412B" w:rsidP="009825E9">
      <w:pPr>
        <w:jc w:val="both"/>
        <w:rPr>
          <w:bCs/>
        </w:rPr>
      </w:pPr>
      <w:r>
        <w:rPr>
          <w:b/>
        </w:rPr>
        <w:t>Задача</w:t>
      </w:r>
      <w:r w:rsidR="007255D1">
        <w:rPr>
          <w:b/>
        </w:rPr>
        <w:t>:</w:t>
      </w:r>
      <w:r w:rsidR="00B93F6E" w:rsidRPr="0016369B">
        <w:rPr>
          <w:bCs/>
        </w:rPr>
        <w:t xml:space="preserve"> </w:t>
      </w:r>
      <w:r w:rsidR="000155B1">
        <w:rPr>
          <w:bCs/>
        </w:rPr>
        <w:t>повторить тему «Массивы»</w:t>
      </w:r>
    </w:p>
    <w:p w14:paraId="6E645BAF" w14:textId="77777777" w:rsidR="009F412B" w:rsidRDefault="009F412B" w:rsidP="009825E9">
      <w:pPr>
        <w:jc w:val="both"/>
        <w:rPr>
          <w:b/>
        </w:rPr>
      </w:pPr>
    </w:p>
    <w:p w14:paraId="1B1E4D33" w14:textId="77777777" w:rsidR="00236989" w:rsidRDefault="00236989" w:rsidP="007D559D">
      <w:r>
        <w:t>Фронтальный опрос</w:t>
      </w:r>
    </w:p>
    <w:p w14:paraId="7484647B" w14:textId="15FB6F1A" w:rsidR="00236989" w:rsidRDefault="000155B1" w:rsidP="000155B1">
      <w:pPr>
        <w:pStyle w:val="a4"/>
        <w:numPr>
          <w:ilvl w:val="0"/>
          <w:numId w:val="4"/>
        </w:numPr>
      </w:pPr>
      <w:r>
        <w:t>Что такое массив? Типы массивов. Запись массива.</w:t>
      </w:r>
    </w:p>
    <w:p w14:paraId="69E206AB" w14:textId="33895FAA" w:rsidR="000155B1" w:rsidRDefault="000155B1" w:rsidP="000155B1">
      <w:pPr>
        <w:pStyle w:val="a4"/>
        <w:numPr>
          <w:ilvl w:val="0"/>
          <w:numId w:val="4"/>
        </w:numPr>
      </w:pPr>
      <w:r>
        <w:t>Ввод – вывод массива.</w:t>
      </w:r>
    </w:p>
    <w:p w14:paraId="681EF6A1" w14:textId="259F4C3E" w:rsidR="000155B1" w:rsidRDefault="00B07CCA" w:rsidP="000155B1">
      <w:pPr>
        <w:pStyle w:val="a4"/>
        <w:numPr>
          <w:ilvl w:val="0"/>
          <w:numId w:val="4"/>
        </w:numPr>
      </w:pPr>
      <w:r>
        <w:t>Типы данных в массиве</w:t>
      </w:r>
    </w:p>
    <w:p w14:paraId="6B3CAA55" w14:textId="5BB3F12B" w:rsidR="00B07CCA" w:rsidRDefault="00B07CCA" w:rsidP="000155B1">
      <w:pPr>
        <w:pStyle w:val="a4"/>
        <w:numPr>
          <w:ilvl w:val="0"/>
          <w:numId w:val="4"/>
        </w:numPr>
      </w:pPr>
      <w:r>
        <w:t>Условный оператор.</w:t>
      </w:r>
    </w:p>
    <w:p w14:paraId="160FC36A" w14:textId="77777777" w:rsidR="00236989" w:rsidRDefault="00236989" w:rsidP="007D559D">
      <w:r>
        <w:t>Индивидуальные задания</w:t>
      </w:r>
    </w:p>
    <w:p w14:paraId="75C86F61" w14:textId="1548BA36" w:rsidR="00236989" w:rsidRDefault="000155B1" w:rsidP="000155B1">
      <w:pPr>
        <w:pStyle w:val="a4"/>
        <w:numPr>
          <w:ilvl w:val="0"/>
          <w:numId w:val="5"/>
        </w:numPr>
      </w:pPr>
      <w:r>
        <w:t>Ввод – вывод элементов массива.</w:t>
      </w:r>
    </w:p>
    <w:p w14:paraId="5FAFAAC0" w14:textId="68E7A5CA" w:rsidR="000155B1" w:rsidRDefault="000155B1" w:rsidP="000155B1">
      <w:pPr>
        <w:pStyle w:val="a4"/>
        <w:numPr>
          <w:ilvl w:val="0"/>
          <w:numId w:val="5"/>
        </w:numPr>
      </w:pPr>
      <w:r>
        <w:t>Действия над элементами массива.</w:t>
      </w:r>
    </w:p>
    <w:p w14:paraId="19D02A13" w14:textId="2A95C7F7" w:rsidR="00494728" w:rsidRDefault="00F857C1" w:rsidP="000155B1">
      <w:pPr>
        <w:pStyle w:val="a4"/>
        <w:numPr>
          <w:ilvl w:val="0"/>
          <w:numId w:val="5"/>
        </w:numPr>
      </w:pPr>
      <w:r>
        <w:t>П</w:t>
      </w:r>
      <w:r w:rsidR="00494728">
        <w:t>оиск элементов массива</w:t>
      </w:r>
    </w:p>
    <w:p w14:paraId="2565CD15" w14:textId="77777777" w:rsidR="007D559D" w:rsidRDefault="007D559D" w:rsidP="007D559D">
      <w:bookmarkStart w:id="0" w:name="_Hlk161406309"/>
      <w:r>
        <w:t>{Подведение итогов работы на данном этапе урока}</w:t>
      </w:r>
    </w:p>
    <w:bookmarkEnd w:id="0"/>
    <w:p w14:paraId="29C5056E" w14:textId="77777777" w:rsidR="00D46D10" w:rsidRPr="00D46D10" w:rsidRDefault="00D46D10" w:rsidP="00D46D10">
      <w:pPr>
        <w:jc w:val="both"/>
      </w:pPr>
    </w:p>
    <w:p w14:paraId="248F85B1" w14:textId="7F4149B3" w:rsidR="00B07CCA" w:rsidRDefault="00B07CCA" w:rsidP="00E478AE">
      <w:pPr>
        <w:numPr>
          <w:ilvl w:val="0"/>
          <w:numId w:val="1"/>
        </w:numPr>
        <w:jc w:val="both"/>
        <w:rPr>
          <w:u w:val="single"/>
        </w:rPr>
      </w:pPr>
      <w:r>
        <w:rPr>
          <w:u w:val="single"/>
        </w:rPr>
        <w:t>Объяснение нового материала</w:t>
      </w:r>
    </w:p>
    <w:p w14:paraId="4B1E14C8" w14:textId="09D8B328" w:rsidR="00D46D10" w:rsidRDefault="00B07CCA" w:rsidP="00D46D10">
      <w:pPr>
        <w:jc w:val="both"/>
      </w:pPr>
      <w:r w:rsidRPr="00B07CCA">
        <w:t>Задача</w:t>
      </w:r>
      <w:r>
        <w:rPr>
          <w:u w:val="single"/>
        </w:rPr>
        <w:t>:</w:t>
      </w:r>
      <w:r w:rsidRPr="00494728">
        <w:t xml:space="preserve"> </w:t>
      </w:r>
      <w:r>
        <w:t>формирование представлений учащихся о составлении алгоритмов для решения задач на замену элементов массива.</w:t>
      </w:r>
    </w:p>
    <w:p w14:paraId="0E7D9A26" w14:textId="13224AE1" w:rsidR="00B07CCA" w:rsidRDefault="00B07CCA" w:rsidP="00D46D10">
      <w:pPr>
        <w:jc w:val="both"/>
      </w:pPr>
      <w:r>
        <w:t>Задание – 1. Составьте программу для замены положительных элементов массива нулями.</w:t>
      </w:r>
    </w:p>
    <w:p w14:paraId="7C8D386E" w14:textId="1C07CBD7" w:rsidR="00236989" w:rsidRDefault="00494728" w:rsidP="00D46D10">
      <w:pPr>
        <w:jc w:val="both"/>
      </w:pPr>
      <w:r>
        <w:t>Решение этой задачи можно разделить на следующие части:</w:t>
      </w:r>
    </w:p>
    <w:p w14:paraId="7223BA50" w14:textId="7A18CD87" w:rsidR="00494728" w:rsidRDefault="00494728" w:rsidP="00494728">
      <w:pPr>
        <w:pStyle w:val="a4"/>
        <w:numPr>
          <w:ilvl w:val="0"/>
          <w:numId w:val="7"/>
        </w:numPr>
        <w:jc w:val="both"/>
      </w:pPr>
      <w:r>
        <w:t>ввод элементов массива</w:t>
      </w:r>
    </w:p>
    <w:p w14:paraId="2491A03E" w14:textId="13177280" w:rsidR="00494728" w:rsidRDefault="00494728" w:rsidP="00494728">
      <w:pPr>
        <w:pStyle w:val="a4"/>
        <w:numPr>
          <w:ilvl w:val="0"/>
          <w:numId w:val="7"/>
        </w:numPr>
        <w:jc w:val="both"/>
      </w:pPr>
      <w:r>
        <w:t>поиск элементов массива с заданным свойством</w:t>
      </w:r>
    </w:p>
    <w:p w14:paraId="05905904" w14:textId="54FB50F3" w:rsidR="00494728" w:rsidRDefault="00494728" w:rsidP="00494728">
      <w:pPr>
        <w:pStyle w:val="a4"/>
        <w:numPr>
          <w:ilvl w:val="0"/>
          <w:numId w:val="7"/>
        </w:numPr>
        <w:jc w:val="both"/>
      </w:pPr>
      <w:r>
        <w:t>замена этих элементов</w:t>
      </w:r>
    </w:p>
    <w:p w14:paraId="485D6161" w14:textId="5CC4328B" w:rsidR="001D5A81" w:rsidRDefault="00343952" w:rsidP="00494728">
      <w:pPr>
        <w:pStyle w:val="a4"/>
        <w:numPr>
          <w:ilvl w:val="0"/>
          <w:numId w:val="7"/>
        </w:numPr>
        <w:jc w:val="both"/>
      </w:pPr>
      <w:r>
        <w:t>вывод элементов измененного массива</w:t>
      </w:r>
    </w:p>
    <w:p w14:paraId="50BAC627" w14:textId="50B9F5E1" w:rsidR="007D559D" w:rsidRDefault="007D559D" w:rsidP="007D559D">
      <w:r>
        <w:t>{Подведение итогов работы на данном этапе урока}</w:t>
      </w:r>
    </w:p>
    <w:p w14:paraId="77433A4F" w14:textId="77777777" w:rsidR="00A268C8" w:rsidRPr="00A268C8" w:rsidRDefault="00A268C8" w:rsidP="00A268C8">
      <w:pPr>
        <w:rPr>
          <w:lang w:val="en-US"/>
        </w:rPr>
      </w:pPr>
      <w:r w:rsidRPr="00A268C8">
        <w:rPr>
          <w:lang w:val="en-US"/>
        </w:rPr>
        <w:t>program zam;</w:t>
      </w:r>
    </w:p>
    <w:p w14:paraId="6920DC29" w14:textId="77777777" w:rsidR="00A268C8" w:rsidRPr="00A268C8" w:rsidRDefault="00A268C8" w:rsidP="00A268C8">
      <w:pPr>
        <w:rPr>
          <w:lang w:val="en-US"/>
        </w:rPr>
      </w:pPr>
      <w:r w:rsidRPr="00A268C8">
        <w:rPr>
          <w:lang w:val="en-US"/>
        </w:rPr>
        <w:t xml:space="preserve"> var</w:t>
      </w:r>
    </w:p>
    <w:p w14:paraId="2CAB0DA7" w14:textId="77777777" w:rsidR="00A268C8" w:rsidRPr="00A268C8" w:rsidRDefault="00A268C8" w:rsidP="00A268C8">
      <w:pPr>
        <w:rPr>
          <w:lang w:val="en-US"/>
        </w:rPr>
      </w:pPr>
      <w:r w:rsidRPr="00A268C8">
        <w:rPr>
          <w:lang w:val="en-US"/>
        </w:rPr>
        <w:t xml:space="preserve">   A:array[1..7] of integer;</w:t>
      </w:r>
    </w:p>
    <w:p w14:paraId="393783B4" w14:textId="77777777" w:rsidR="00A268C8" w:rsidRPr="00A268C8" w:rsidRDefault="00A268C8" w:rsidP="00A268C8">
      <w:pPr>
        <w:rPr>
          <w:lang w:val="en-US"/>
        </w:rPr>
      </w:pPr>
      <w:r w:rsidRPr="00A268C8">
        <w:rPr>
          <w:lang w:val="en-US"/>
        </w:rPr>
        <w:t xml:space="preserve">   i:integer;</w:t>
      </w:r>
    </w:p>
    <w:p w14:paraId="21C46789" w14:textId="77777777" w:rsidR="00A268C8" w:rsidRPr="00A268C8" w:rsidRDefault="00A268C8" w:rsidP="00A268C8">
      <w:pPr>
        <w:rPr>
          <w:lang w:val="en-US"/>
        </w:rPr>
      </w:pPr>
      <w:r w:rsidRPr="00A268C8">
        <w:rPr>
          <w:lang w:val="en-US"/>
        </w:rPr>
        <w:t>begin</w:t>
      </w:r>
    </w:p>
    <w:p w14:paraId="06C4AFC4" w14:textId="77777777" w:rsidR="00A268C8" w:rsidRPr="00A268C8" w:rsidRDefault="00A268C8" w:rsidP="00A268C8">
      <w:pPr>
        <w:rPr>
          <w:lang w:val="en-US"/>
        </w:rPr>
      </w:pPr>
      <w:r w:rsidRPr="00A268C8">
        <w:rPr>
          <w:lang w:val="en-US"/>
        </w:rPr>
        <w:t xml:space="preserve">    begin</w:t>
      </w:r>
    </w:p>
    <w:p w14:paraId="4297A022" w14:textId="6AF32C80" w:rsidR="00A268C8" w:rsidRPr="00371DBB" w:rsidRDefault="00A268C8" w:rsidP="00A268C8">
      <w:pPr>
        <w:rPr>
          <w:lang w:val="en-US"/>
        </w:rPr>
      </w:pPr>
      <w:r w:rsidRPr="00A268C8">
        <w:rPr>
          <w:lang w:val="en-US"/>
        </w:rPr>
        <w:t xml:space="preserve">      for i:=1 to 7 do</w:t>
      </w:r>
      <w:r w:rsidR="00392EC0" w:rsidRPr="00371DBB">
        <w:rPr>
          <w:lang w:val="en-US"/>
        </w:rPr>
        <w:t xml:space="preserve"> </w:t>
      </w:r>
    </w:p>
    <w:p w14:paraId="4DE71F74" w14:textId="3DEDEF78" w:rsidR="00A268C8" w:rsidRPr="00371DBB" w:rsidRDefault="00A268C8" w:rsidP="00A268C8">
      <w:r w:rsidRPr="00F857C1">
        <w:rPr>
          <w:lang w:val="en-US"/>
        </w:rPr>
        <w:t xml:space="preserve">      </w:t>
      </w:r>
      <w:r w:rsidRPr="00A268C8">
        <w:rPr>
          <w:lang w:val="en-US"/>
        </w:rPr>
        <w:t>readln</w:t>
      </w:r>
      <w:r w:rsidRPr="00371DBB">
        <w:t xml:space="preserve"> (</w:t>
      </w:r>
      <w:r w:rsidRPr="00A268C8">
        <w:rPr>
          <w:lang w:val="en-US"/>
        </w:rPr>
        <w:t>A</w:t>
      </w:r>
      <w:r w:rsidRPr="00371DBB">
        <w:t>[</w:t>
      </w:r>
      <w:r w:rsidRPr="00A268C8">
        <w:rPr>
          <w:lang w:val="en-US"/>
        </w:rPr>
        <w:t>i</w:t>
      </w:r>
      <w:r w:rsidRPr="00371DBB">
        <w:t xml:space="preserve">]); </w:t>
      </w:r>
      <w:r w:rsidR="00371DBB" w:rsidRPr="00371DBB">
        <w:t xml:space="preserve">   {</w:t>
      </w:r>
      <w:r w:rsidR="00371DBB">
        <w:t>ввод</w:t>
      </w:r>
      <w:r w:rsidR="00371DBB" w:rsidRPr="00371DBB">
        <w:t xml:space="preserve"> </w:t>
      </w:r>
      <w:r w:rsidR="00371DBB">
        <w:t>элементов массива</w:t>
      </w:r>
      <w:r w:rsidR="00371DBB" w:rsidRPr="00371DBB">
        <w:t>}</w:t>
      </w:r>
    </w:p>
    <w:p w14:paraId="36AE7C95" w14:textId="77777777" w:rsidR="00A268C8" w:rsidRPr="00A268C8" w:rsidRDefault="00A268C8" w:rsidP="00A268C8">
      <w:pPr>
        <w:rPr>
          <w:lang w:val="en-US"/>
        </w:rPr>
      </w:pPr>
      <w:r w:rsidRPr="00371DBB">
        <w:lastRenderedPageBreak/>
        <w:t xml:space="preserve">    </w:t>
      </w:r>
      <w:r w:rsidRPr="00A268C8">
        <w:rPr>
          <w:lang w:val="en-US"/>
        </w:rPr>
        <w:t>end;</w:t>
      </w:r>
    </w:p>
    <w:p w14:paraId="5EEE38FE" w14:textId="77777777" w:rsidR="00A268C8" w:rsidRPr="00A268C8" w:rsidRDefault="00A268C8" w:rsidP="00A268C8">
      <w:pPr>
        <w:rPr>
          <w:lang w:val="en-US"/>
        </w:rPr>
      </w:pPr>
      <w:r w:rsidRPr="00A268C8">
        <w:rPr>
          <w:lang w:val="en-US"/>
        </w:rPr>
        <w:t xml:space="preserve">    begin</w:t>
      </w:r>
    </w:p>
    <w:p w14:paraId="740D5272" w14:textId="77777777" w:rsidR="00A268C8" w:rsidRPr="00A268C8" w:rsidRDefault="00A268C8" w:rsidP="00A268C8">
      <w:pPr>
        <w:rPr>
          <w:lang w:val="en-US"/>
        </w:rPr>
      </w:pPr>
      <w:r w:rsidRPr="00A268C8">
        <w:rPr>
          <w:lang w:val="en-US"/>
        </w:rPr>
        <w:t xml:space="preserve">     for i:=1 to 7 do</w:t>
      </w:r>
    </w:p>
    <w:p w14:paraId="3E20C804" w14:textId="250CC6A9" w:rsidR="00A268C8" w:rsidRPr="00371DBB" w:rsidRDefault="00A268C8" w:rsidP="00A268C8">
      <w:pPr>
        <w:rPr>
          <w:lang w:val="en-US"/>
        </w:rPr>
      </w:pPr>
      <w:r w:rsidRPr="00A268C8">
        <w:rPr>
          <w:lang w:val="en-US"/>
        </w:rPr>
        <w:t xml:space="preserve">     if A[i]&gt;0 then (A[i]):=0; </w:t>
      </w:r>
      <w:r w:rsidR="00371DBB" w:rsidRPr="00371DBB">
        <w:rPr>
          <w:lang w:val="en-US"/>
        </w:rPr>
        <w:t xml:space="preserve">  </w:t>
      </w:r>
      <w:r w:rsidR="00371DBB">
        <w:rPr>
          <w:lang w:val="en-US"/>
        </w:rPr>
        <w:t>{</w:t>
      </w:r>
      <w:r w:rsidR="00371DBB">
        <w:t>поиск</w:t>
      </w:r>
      <w:r w:rsidR="00371DBB" w:rsidRPr="00371DBB">
        <w:rPr>
          <w:lang w:val="en-US"/>
        </w:rPr>
        <w:t xml:space="preserve"> </w:t>
      </w:r>
      <w:r w:rsidR="00371DBB">
        <w:t>положительных</w:t>
      </w:r>
      <w:r w:rsidR="00371DBB" w:rsidRPr="00371DBB">
        <w:rPr>
          <w:lang w:val="en-US"/>
        </w:rPr>
        <w:t xml:space="preserve"> </w:t>
      </w:r>
      <w:r w:rsidR="00371DBB">
        <w:t>чисел</w:t>
      </w:r>
      <w:r w:rsidR="00371DBB">
        <w:rPr>
          <w:lang w:val="en-US"/>
        </w:rPr>
        <w:t>}</w:t>
      </w:r>
    </w:p>
    <w:p w14:paraId="0AA60AD0" w14:textId="77777777" w:rsidR="00A268C8" w:rsidRPr="00A268C8" w:rsidRDefault="00A268C8" w:rsidP="00A268C8">
      <w:pPr>
        <w:rPr>
          <w:lang w:val="en-US"/>
        </w:rPr>
      </w:pPr>
      <w:r w:rsidRPr="00A268C8">
        <w:rPr>
          <w:lang w:val="en-US"/>
        </w:rPr>
        <w:t xml:space="preserve">    end;</w:t>
      </w:r>
    </w:p>
    <w:p w14:paraId="1EF97A5F" w14:textId="77777777" w:rsidR="00A268C8" w:rsidRPr="00A268C8" w:rsidRDefault="00A268C8" w:rsidP="00A268C8">
      <w:pPr>
        <w:rPr>
          <w:lang w:val="en-US"/>
        </w:rPr>
      </w:pPr>
      <w:r w:rsidRPr="00A268C8">
        <w:rPr>
          <w:lang w:val="en-US"/>
        </w:rPr>
        <w:t xml:space="preserve">   begin</w:t>
      </w:r>
    </w:p>
    <w:p w14:paraId="63D859D0" w14:textId="77777777" w:rsidR="00A268C8" w:rsidRPr="00A268C8" w:rsidRDefault="00A268C8" w:rsidP="00A268C8">
      <w:pPr>
        <w:rPr>
          <w:lang w:val="en-US"/>
        </w:rPr>
      </w:pPr>
      <w:r w:rsidRPr="00A268C8">
        <w:rPr>
          <w:lang w:val="en-US"/>
        </w:rPr>
        <w:t xml:space="preserve">    for i:=1 to 7 do</w:t>
      </w:r>
    </w:p>
    <w:p w14:paraId="7DFA6F74" w14:textId="5D9ECF18" w:rsidR="00A268C8" w:rsidRPr="00371DBB" w:rsidRDefault="00A268C8" w:rsidP="00A268C8">
      <w:pPr>
        <w:rPr>
          <w:lang w:val="en-US"/>
        </w:rPr>
      </w:pPr>
      <w:r w:rsidRPr="00F857C1">
        <w:rPr>
          <w:lang w:val="en-US"/>
        </w:rPr>
        <w:t xml:space="preserve">    </w:t>
      </w:r>
      <w:r w:rsidRPr="00A268C8">
        <w:rPr>
          <w:lang w:val="en-US"/>
        </w:rPr>
        <w:t>writeln</w:t>
      </w:r>
      <w:r w:rsidRPr="00F857C1">
        <w:rPr>
          <w:lang w:val="en-US"/>
        </w:rPr>
        <w:t xml:space="preserve"> (</w:t>
      </w:r>
      <w:r w:rsidRPr="00A268C8">
        <w:rPr>
          <w:lang w:val="en-US"/>
        </w:rPr>
        <w:t>A</w:t>
      </w:r>
      <w:r w:rsidRPr="00F857C1">
        <w:rPr>
          <w:lang w:val="en-US"/>
        </w:rPr>
        <w:t>[</w:t>
      </w:r>
      <w:r w:rsidRPr="00A268C8">
        <w:rPr>
          <w:lang w:val="en-US"/>
        </w:rPr>
        <w:t>i</w:t>
      </w:r>
      <w:r w:rsidRPr="00F857C1">
        <w:rPr>
          <w:lang w:val="en-US"/>
        </w:rPr>
        <w:t>]);</w:t>
      </w:r>
      <w:r w:rsidR="00371DBB" w:rsidRPr="00F857C1">
        <w:rPr>
          <w:lang w:val="en-US"/>
        </w:rPr>
        <w:t xml:space="preserve">   </w:t>
      </w:r>
      <w:r w:rsidR="00371DBB">
        <w:rPr>
          <w:lang w:val="en-US"/>
        </w:rPr>
        <w:t>{</w:t>
      </w:r>
      <w:r w:rsidR="00371DBB">
        <w:t>вывод</w:t>
      </w:r>
      <w:r w:rsidR="00371DBB" w:rsidRPr="00F857C1">
        <w:rPr>
          <w:lang w:val="en-US"/>
        </w:rPr>
        <w:t xml:space="preserve"> </w:t>
      </w:r>
      <w:r w:rsidR="00371DBB">
        <w:t>измененного</w:t>
      </w:r>
      <w:r w:rsidR="00371DBB" w:rsidRPr="00F857C1">
        <w:rPr>
          <w:lang w:val="en-US"/>
        </w:rPr>
        <w:t xml:space="preserve"> </w:t>
      </w:r>
      <w:r w:rsidR="00371DBB">
        <w:t>массива</w:t>
      </w:r>
      <w:r w:rsidR="00371DBB">
        <w:rPr>
          <w:lang w:val="en-US"/>
        </w:rPr>
        <w:t>}</w:t>
      </w:r>
    </w:p>
    <w:p w14:paraId="0B92AEC1" w14:textId="77777777" w:rsidR="00A268C8" w:rsidRPr="00F857C1" w:rsidRDefault="00A268C8" w:rsidP="00A268C8">
      <w:r w:rsidRPr="00F857C1">
        <w:rPr>
          <w:lang w:val="en-US"/>
        </w:rPr>
        <w:t xml:space="preserve">   </w:t>
      </w:r>
      <w:r w:rsidRPr="00A268C8">
        <w:rPr>
          <w:lang w:val="en-US"/>
        </w:rPr>
        <w:t>end</w:t>
      </w:r>
      <w:r w:rsidRPr="00F857C1">
        <w:t>;</w:t>
      </w:r>
    </w:p>
    <w:p w14:paraId="091A92A8" w14:textId="1546CE19" w:rsidR="00A268C8" w:rsidRPr="00F857C1" w:rsidRDefault="00A268C8" w:rsidP="00A268C8">
      <w:r w:rsidRPr="00A268C8">
        <w:rPr>
          <w:lang w:val="en-US"/>
        </w:rPr>
        <w:t>end</w:t>
      </w:r>
      <w:r w:rsidRPr="00F857C1">
        <w:t>.</w:t>
      </w:r>
    </w:p>
    <w:p w14:paraId="2850991E" w14:textId="2A9803F7" w:rsidR="00D46D10" w:rsidRDefault="00AF2C92" w:rsidP="00D46D10">
      <w:pPr>
        <w:jc w:val="both"/>
      </w:pPr>
      <w:r>
        <w:t>Пример исполнения алгоритма.</w:t>
      </w:r>
    </w:p>
    <w:p w14:paraId="34A47700" w14:textId="3C170A02" w:rsidR="00AF2C92" w:rsidRDefault="00AF2C92" w:rsidP="00AF2C92">
      <w:pPr>
        <w:autoSpaceDE w:val="0"/>
        <w:autoSpaceDN w:val="0"/>
        <w:adjustRightInd w:val="0"/>
        <w:rPr>
          <w:rFonts w:ascii="Courier New" w:hAnsi="Courier New" w:cs="Courier New"/>
          <w:color w:val="auto"/>
          <w:sz w:val="20"/>
          <w:szCs w:val="20"/>
        </w:rPr>
      </w:pPr>
      <w:r>
        <w:t xml:space="preserve">Входные данные   </w:t>
      </w:r>
      <w:r>
        <w:rPr>
          <w:rFonts w:ascii="Courier New" w:hAnsi="Courier New" w:cs="Courier New"/>
          <w:color w:val="auto"/>
          <w:sz w:val="20"/>
          <w:szCs w:val="20"/>
        </w:rPr>
        <w:t>-1,2,4,5,-4,7,0</w:t>
      </w:r>
    </w:p>
    <w:p w14:paraId="49812974" w14:textId="68A4B3E6" w:rsidR="00AF2C92" w:rsidRPr="00AF2C92" w:rsidRDefault="00AF2C92" w:rsidP="00AF2C92">
      <w:pPr>
        <w:autoSpaceDE w:val="0"/>
        <w:autoSpaceDN w:val="0"/>
        <w:adjustRightInd w:val="0"/>
        <w:rPr>
          <w:rFonts w:cs="Times New Roman"/>
          <w:color w:val="auto"/>
          <w:sz w:val="24"/>
          <w:szCs w:val="24"/>
        </w:rPr>
      </w:pPr>
      <w:r w:rsidRPr="00AF2C92">
        <w:rPr>
          <w:rFonts w:cs="Times New Roman"/>
          <w:color w:val="auto"/>
          <w:sz w:val="24"/>
          <w:szCs w:val="24"/>
        </w:rPr>
        <w:t>Выходные данные</w:t>
      </w:r>
      <w:r>
        <w:rPr>
          <w:rFonts w:cs="Times New Roman"/>
          <w:color w:val="auto"/>
          <w:sz w:val="24"/>
          <w:szCs w:val="24"/>
        </w:rPr>
        <w:t xml:space="preserve">   </w:t>
      </w:r>
      <w:r w:rsidRPr="00AF2C92">
        <w:rPr>
          <w:rFonts w:ascii="Courier New" w:hAnsi="Courier New" w:cs="Courier New"/>
          <w:color w:val="auto"/>
          <w:sz w:val="20"/>
          <w:szCs w:val="20"/>
        </w:rPr>
        <w:t>-1,0,0,0,-4,0,0</w:t>
      </w:r>
    </w:p>
    <w:p w14:paraId="5A3721EA" w14:textId="77777777" w:rsidR="00E25A42" w:rsidRPr="00E25A42" w:rsidRDefault="00E25A42" w:rsidP="00E25A42">
      <w:pPr>
        <w:jc w:val="both"/>
      </w:pPr>
      <w:r w:rsidRPr="00E25A42">
        <w:t>{Подведение итогов работы на данном этапе урока}</w:t>
      </w:r>
    </w:p>
    <w:p w14:paraId="24DCE177" w14:textId="7B2035E2" w:rsidR="00AF2C92" w:rsidRPr="00AF2C92" w:rsidRDefault="00AF2C92" w:rsidP="00D46D10">
      <w:pPr>
        <w:jc w:val="both"/>
      </w:pPr>
    </w:p>
    <w:p w14:paraId="4F83C9EC" w14:textId="1A54EFAB" w:rsidR="003B5A6E" w:rsidRDefault="003B5A6E" w:rsidP="00E478AE">
      <w:pPr>
        <w:numPr>
          <w:ilvl w:val="0"/>
          <w:numId w:val="1"/>
        </w:numPr>
        <w:jc w:val="both"/>
        <w:rPr>
          <w:u w:val="single"/>
        </w:rPr>
      </w:pPr>
      <w:r>
        <w:rPr>
          <w:u w:val="single"/>
        </w:rPr>
        <w:t>Формирование знаний, умений, навыков</w:t>
      </w:r>
    </w:p>
    <w:p w14:paraId="477B3595" w14:textId="039A3B71" w:rsidR="003B5A6E" w:rsidRDefault="003B5A6E" w:rsidP="003B5A6E">
      <w:pPr>
        <w:jc w:val="both"/>
      </w:pPr>
      <w:r>
        <w:t>Задача</w:t>
      </w:r>
      <w:r w:rsidR="00392EC0">
        <w:t>: формирование умений учащихся в составлении алгоритмов на замену элементов массива</w:t>
      </w:r>
    </w:p>
    <w:p w14:paraId="4EE714E6" w14:textId="587394BB" w:rsidR="00392EC0" w:rsidRDefault="00392EC0" w:rsidP="003B5A6E">
      <w:pPr>
        <w:jc w:val="both"/>
      </w:pPr>
      <w:r>
        <w:t>Проводится в форме обучающей самостоятельной работы.</w:t>
      </w:r>
    </w:p>
    <w:p w14:paraId="651DBCDF" w14:textId="55EE0FE6" w:rsidR="00392EC0" w:rsidRDefault="00392EC0" w:rsidP="00392EC0">
      <w:pPr>
        <w:jc w:val="center"/>
      </w:pPr>
      <w:r>
        <w:t>Задания</w:t>
      </w:r>
    </w:p>
    <w:p w14:paraId="28E4C1FF" w14:textId="4631FA58" w:rsidR="00392EC0" w:rsidRDefault="00243C83" w:rsidP="00243C83">
      <w:pPr>
        <w:pStyle w:val="a4"/>
        <w:numPr>
          <w:ilvl w:val="0"/>
          <w:numId w:val="8"/>
        </w:numPr>
        <w:jc w:val="both"/>
      </w:pPr>
      <w:r>
        <w:t>Исполните алгоритм.</w:t>
      </w:r>
    </w:p>
    <w:p w14:paraId="065DEB52" w14:textId="141223F9" w:rsidR="00243C83" w:rsidRDefault="000D3BD2" w:rsidP="00243C83">
      <w:pPr>
        <w:pStyle w:val="a4"/>
        <w:numPr>
          <w:ilvl w:val="0"/>
          <w:numId w:val="8"/>
        </w:numPr>
        <w:jc w:val="both"/>
      </w:pPr>
      <w:r>
        <w:t>Составьте алгоритм для решения задачи: в заданном массиве замените четные элементы на -1</w:t>
      </w:r>
    </w:p>
    <w:p w14:paraId="16FAB132" w14:textId="2835CC4C" w:rsidR="008F5A9D" w:rsidRDefault="008F5A9D" w:rsidP="00243C83">
      <w:pPr>
        <w:pStyle w:val="a4"/>
        <w:numPr>
          <w:ilvl w:val="0"/>
          <w:numId w:val="8"/>
        </w:numPr>
        <w:jc w:val="both"/>
      </w:pPr>
      <w:r>
        <w:t xml:space="preserve">Придумайте условие задачи и исполните алгоритм для замены элементов массива на другие значения. </w:t>
      </w:r>
    </w:p>
    <w:p w14:paraId="01C49D9D" w14:textId="77777777" w:rsidR="00E25A42" w:rsidRDefault="00E25A42" w:rsidP="00E25A42">
      <w:r>
        <w:t>{Подведение итогов работы на данном этапе урока}</w:t>
      </w:r>
    </w:p>
    <w:p w14:paraId="32EB55D1" w14:textId="77777777" w:rsidR="008F5A9D" w:rsidRPr="003B5A6E" w:rsidRDefault="008F5A9D" w:rsidP="008F5A9D">
      <w:pPr>
        <w:jc w:val="both"/>
      </w:pPr>
    </w:p>
    <w:p w14:paraId="370ECA4C" w14:textId="7C51219F" w:rsidR="00ED19D1" w:rsidRDefault="00ED19D1" w:rsidP="00E478AE">
      <w:pPr>
        <w:numPr>
          <w:ilvl w:val="0"/>
          <w:numId w:val="1"/>
        </w:numPr>
        <w:jc w:val="both"/>
        <w:rPr>
          <w:u w:val="single"/>
        </w:rPr>
      </w:pPr>
      <w:r w:rsidRPr="009E42E1">
        <w:rPr>
          <w:u w:val="single"/>
        </w:rPr>
        <w:t>Домашняя работа.</w:t>
      </w:r>
    </w:p>
    <w:p w14:paraId="4D739A81" w14:textId="77777777" w:rsidR="00236989" w:rsidRPr="009E42E1" w:rsidRDefault="00236989" w:rsidP="00236989">
      <w:pPr>
        <w:jc w:val="both"/>
        <w:rPr>
          <w:u w:val="single"/>
        </w:rPr>
      </w:pPr>
    </w:p>
    <w:p w14:paraId="66FB18FC" w14:textId="77777777" w:rsidR="00AC743E" w:rsidRDefault="00AC743E" w:rsidP="00AC743E">
      <w:pPr>
        <w:jc w:val="both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638"/>
      </w:tblGrid>
      <w:tr w:rsidR="00AC743E" w:rsidRPr="00AC743E" w14:paraId="241D8377" w14:textId="77777777" w:rsidTr="002A7A49">
        <w:tc>
          <w:tcPr>
            <w:tcW w:w="9854" w:type="dxa"/>
            <w:shd w:val="clear" w:color="auto" w:fill="auto"/>
          </w:tcPr>
          <w:p w14:paraId="49FA5862" w14:textId="77777777" w:rsidR="00AC743E" w:rsidRPr="00AC743E" w:rsidRDefault="00AC743E" w:rsidP="002A7A49">
            <w:pPr>
              <w:jc w:val="center"/>
            </w:pPr>
            <w:r w:rsidRPr="00AC743E">
              <w:t>Практический материал</w:t>
            </w:r>
          </w:p>
        </w:tc>
      </w:tr>
      <w:tr w:rsidR="00AC743E" w:rsidRPr="00AC743E" w14:paraId="634BC6A4" w14:textId="77777777" w:rsidTr="002A7A49">
        <w:tc>
          <w:tcPr>
            <w:tcW w:w="9854" w:type="dxa"/>
            <w:shd w:val="clear" w:color="auto" w:fill="auto"/>
          </w:tcPr>
          <w:p w14:paraId="1B493A3C" w14:textId="77777777" w:rsidR="00AC743E" w:rsidRPr="00AC743E" w:rsidRDefault="00AC743E" w:rsidP="002A7A49">
            <w:pPr>
              <w:jc w:val="both"/>
            </w:pPr>
          </w:p>
        </w:tc>
      </w:tr>
      <w:tr w:rsidR="00AC743E" w:rsidRPr="00AC743E" w14:paraId="2D1629EB" w14:textId="77777777" w:rsidTr="002A7A49">
        <w:tc>
          <w:tcPr>
            <w:tcW w:w="9854" w:type="dxa"/>
            <w:shd w:val="clear" w:color="auto" w:fill="auto"/>
          </w:tcPr>
          <w:p w14:paraId="6D108048" w14:textId="77777777" w:rsidR="00AC743E" w:rsidRPr="00AC743E" w:rsidRDefault="00AC743E" w:rsidP="002A7A49">
            <w:pPr>
              <w:jc w:val="center"/>
            </w:pPr>
            <w:r w:rsidRPr="00AC743E">
              <w:t>Теоретический материал</w:t>
            </w:r>
          </w:p>
        </w:tc>
      </w:tr>
      <w:tr w:rsidR="00236989" w:rsidRPr="00AC743E" w14:paraId="517E6183" w14:textId="77777777" w:rsidTr="002A7A49">
        <w:trPr>
          <w:trHeight w:val="2153"/>
        </w:trPr>
        <w:tc>
          <w:tcPr>
            <w:tcW w:w="9854" w:type="dxa"/>
            <w:shd w:val="clear" w:color="auto" w:fill="auto"/>
          </w:tcPr>
          <w:p w14:paraId="4652D53E" w14:textId="77777777" w:rsidR="00236989" w:rsidRDefault="00236989" w:rsidP="002A7A49">
            <w:pPr>
              <w:jc w:val="both"/>
            </w:pPr>
            <w:r w:rsidRPr="002A7A49">
              <w:rPr>
                <w:b/>
              </w:rPr>
              <w:t>выучить</w:t>
            </w:r>
            <w:r w:rsidRPr="00AC743E">
              <w:t>:</w:t>
            </w:r>
          </w:p>
          <w:p w14:paraId="72CB8031" w14:textId="3F020AA1" w:rsidR="00236989" w:rsidRPr="00AC743E" w:rsidRDefault="00E25A42" w:rsidP="0016369B">
            <w:pPr>
              <w:pStyle w:val="a4"/>
              <w:numPr>
                <w:ilvl w:val="0"/>
                <w:numId w:val="3"/>
              </w:numPr>
              <w:jc w:val="both"/>
            </w:pPr>
            <w:r>
              <w:t>структуру алгоритма замены элементов массива</w:t>
            </w:r>
          </w:p>
          <w:p w14:paraId="047462AA" w14:textId="77777777" w:rsidR="00236989" w:rsidRDefault="00236989" w:rsidP="002A7A49">
            <w:pPr>
              <w:jc w:val="both"/>
            </w:pPr>
            <w:r w:rsidRPr="002A7A49">
              <w:rPr>
                <w:b/>
              </w:rPr>
              <w:t>повторить</w:t>
            </w:r>
            <w:r w:rsidRPr="00AC743E">
              <w:t>:</w:t>
            </w:r>
          </w:p>
          <w:p w14:paraId="0401BB62" w14:textId="058A27E8" w:rsidR="0016369B" w:rsidRPr="00AC743E" w:rsidRDefault="00E25A42" w:rsidP="0016369B">
            <w:pPr>
              <w:pStyle w:val="a4"/>
              <w:numPr>
                <w:ilvl w:val="0"/>
                <w:numId w:val="3"/>
              </w:numPr>
              <w:jc w:val="both"/>
            </w:pPr>
            <w:r>
              <w:t>запись стандартных функций в языке Паскаль</w:t>
            </w:r>
          </w:p>
        </w:tc>
      </w:tr>
    </w:tbl>
    <w:p w14:paraId="786FC04B" w14:textId="77777777" w:rsidR="00E478AE" w:rsidRPr="00E478AE" w:rsidRDefault="00E478AE" w:rsidP="00E478AE">
      <w:pPr>
        <w:jc w:val="center"/>
      </w:pPr>
    </w:p>
    <w:sectPr w:rsidR="00E478AE" w:rsidRPr="00E478AE" w:rsidSect="00BA01C7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212823"/>
    <w:multiLevelType w:val="hybridMultilevel"/>
    <w:tmpl w:val="3628FD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D95397"/>
    <w:multiLevelType w:val="hybridMultilevel"/>
    <w:tmpl w:val="C52CE4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11753F"/>
    <w:multiLevelType w:val="hybridMultilevel"/>
    <w:tmpl w:val="594E7C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F512B2"/>
    <w:multiLevelType w:val="hybridMultilevel"/>
    <w:tmpl w:val="FFF05C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F33D86"/>
    <w:multiLevelType w:val="hybridMultilevel"/>
    <w:tmpl w:val="56F8D29E"/>
    <w:lvl w:ilvl="0" w:tplc="55FC1198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5FAE6CB2"/>
    <w:multiLevelType w:val="hybridMultilevel"/>
    <w:tmpl w:val="6F185C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19296A"/>
    <w:multiLevelType w:val="hybridMultilevel"/>
    <w:tmpl w:val="4FAA80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C8337A1"/>
    <w:multiLevelType w:val="hybridMultilevel"/>
    <w:tmpl w:val="D2FEE2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7"/>
  </w:num>
  <w:num w:numId="5">
    <w:abstractNumId w:val="1"/>
  </w:num>
  <w:num w:numId="6">
    <w:abstractNumId w:val="2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A13"/>
    <w:rsid w:val="000155B1"/>
    <w:rsid w:val="000B7E02"/>
    <w:rsid w:val="000D3BD2"/>
    <w:rsid w:val="0016369B"/>
    <w:rsid w:val="001D5A81"/>
    <w:rsid w:val="00225771"/>
    <w:rsid w:val="0023336B"/>
    <w:rsid w:val="00236989"/>
    <w:rsid w:val="00243C83"/>
    <w:rsid w:val="002A2167"/>
    <w:rsid w:val="002A7A49"/>
    <w:rsid w:val="00312B69"/>
    <w:rsid w:val="00343952"/>
    <w:rsid w:val="00371DBB"/>
    <w:rsid w:val="00392EC0"/>
    <w:rsid w:val="003B5A6E"/>
    <w:rsid w:val="004310B1"/>
    <w:rsid w:val="00494728"/>
    <w:rsid w:val="004F12D1"/>
    <w:rsid w:val="005371F3"/>
    <w:rsid w:val="005C5369"/>
    <w:rsid w:val="006069EE"/>
    <w:rsid w:val="006365BE"/>
    <w:rsid w:val="00713731"/>
    <w:rsid w:val="007255D1"/>
    <w:rsid w:val="00725A13"/>
    <w:rsid w:val="007C7105"/>
    <w:rsid w:val="007D559D"/>
    <w:rsid w:val="008A04D8"/>
    <w:rsid w:val="008F5A9D"/>
    <w:rsid w:val="009825E9"/>
    <w:rsid w:val="009842C4"/>
    <w:rsid w:val="009A21A5"/>
    <w:rsid w:val="009D5B98"/>
    <w:rsid w:val="009E42E1"/>
    <w:rsid w:val="009F412B"/>
    <w:rsid w:val="00A268C8"/>
    <w:rsid w:val="00AC743E"/>
    <w:rsid w:val="00AE0EC3"/>
    <w:rsid w:val="00AF2C92"/>
    <w:rsid w:val="00AF5C04"/>
    <w:rsid w:val="00B07CCA"/>
    <w:rsid w:val="00B93F6E"/>
    <w:rsid w:val="00BA01C7"/>
    <w:rsid w:val="00BC30E8"/>
    <w:rsid w:val="00D3382A"/>
    <w:rsid w:val="00D46D10"/>
    <w:rsid w:val="00E25A42"/>
    <w:rsid w:val="00E478AE"/>
    <w:rsid w:val="00E908A3"/>
    <w:rsid w:val="00ED19D1"/>
    <w:rsid w:val="00F857C1"/>
    <w:rsid w:val="00FA5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BA8FFD6"/>
  <w15:chartTrackingRefBased/>
  <w15:docId w15:val="{7981C653-F85E-4B81-B2F1-2F2A8AE57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cs="Arial"/>
      <w:color w:val="333333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478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636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510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BykovcevOpyt\UMK\UMK-I\Inf9\ShablonPlanInf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ShablonPlanInf1.dot</Template>
  <TotalTime>74</TotalTime>
  <Pages>1</Pages>
  <Words>350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Тема:</vt:lpstr>
    </vt:vector>
  </TitlesOfParts>
  <Company>Teacher</Company>
  <LinksUpToDate>false</LinksUpToDate>
  <CharactersWithSpaces>2347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Тема:</dc:title>
  <dc:subject/>
  <dc:creator>Bykovcev</dc:creator>
  <cp:keywords/>
  <dc:description/>
  <cp:lastModifiedBy>User</cp:lastModifiedBy>
  <cp:revision>15</cp:revision>
  <cp:lastPrinted>2009-10-21T05:08:00Z</cp:lastPrinted>
  <dcterms:created xsi:type="dcterms:W3CDTF">2024-03-15T09:08:00Z</dcterms:created>
  <dcterms:modified xsi:type="dcterms:W3CDTF">2024-03-16T20:05:00Z</dcterms:modified>
</cp:coreProperties>
</file>