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725A13" w:rsidRPr="00725A13" w14:paraId="27E61600" w14:textId="77777777" w:rsidTr="002A7A49">
        <w:tc>
          <w:tcPr>
            <w:tcW w:w="9854" w:type="dxa"/>
            <w:shd w:val="clear" w:color="auto" w:fill="auto"/>
          </w:tcPr>
          <w:p w14:paraId="0F9A2765" w14:textId="06F6F7C5" w:rsidR="00725A13" w:rsidRPr="002406CB" w:rsidRDefault="00725A13" w:rsidP="002A7A49">
            <w:pPr>
              <w:jc w:val="center"/>
              <w:rPr>
                <w:bCs/>
              </w:rPr>
            </w:pPr>
            <w:r w:rsidRPr="002A7A49">
              <w:rPr>
                <w:b/>
              </w:rPr>
              <w:t>Тема</w:t>
            </w:r>
            <w:r w:rsidR="00C3548A">
              <w:rPr>
                <w:b/>
              </w:rPr>
              <w:t xml:space="preserve">: </w:t>
            </w:r>
            <w:r w:rsidR="00C3548A">
              <w:rPr>
                <w:bCs/>
              </w:rPr>
              <w:t>Алгоритм с повторением</w:t>
            </w:r>
            <w:r w:rsidR="002406CB" w:rsidRPr="002406CB">
              <w:rPr>
                <w:bCs/>
              </w:rPr>
              <w:t xml:space="preserve"> </w:t>
            </w:r>
            <w:r w:rsidR="002406CB">
              <w:rPr>
                <w:bCs/>
              </w:rPr>
              <w:t>с предусловием</w:t>
            </w:r>
          </w:p>
        </w:tc>
      </w:tr>
    </w:tbl>
    <w:p w14:paraId="40E6BC57" w14:textId="77777777" w:rsidR="00BC30E8" w:rsidRPr="00E908A3" w:rsidRDefault="00BC30E8" w:rsidP="00E478A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8706"/>
      </w:tblGrid>
      <w:tr w:rsidR="009D5B98" w14:paraId="0B73058C" w14:textId="77777777" w:rsidTr="002A7A49">
        <w:trPr>
          <w:cantSplit/>
          <w:trHeight w:val="608"/>
        </w:trPr>
        <w:tc>
          <w:tcPr>
            <w:tcW w:w="1148" w:type="dxa"/>
            <w:shd w:val="clear" w:color="auto" w:fill="auto"/>
          </w:tcPr>
          <w:p w14:paraId="6ED4343D" w14:textId="77777777" w:rsidR="009D5B98" w:rsidRDefault="009D5B98" w:rsidP="002A2167">
            <w:pPr>
              <w:jc w:val="center"/>
            </w:pPr>
          </w:p>
          <w:p w14:paraId="5DE4F1CF" w14:textId="77777777" w:rsidR="009D5B98" w:rsidRPr="00E908A3" w:rsidRDefault="009D5B98" w:rsidP="002A2167">
            <w:pPr>
              <w:jc w:val="center"/>
              <w:rPr>
                <w:b/>
              </w:rPr>
            </w:pPr>
            <w:r w:rsidRPr="00AE0EC3">
              <w:rPr>
                <w:b/>
              </w:rPr>
              <w:t>Цель</w:t>
            </w:r>
          </w:p>
        </w:tc>
        <w:tc>
          <w:tcPr>
            <w:tcW w:w="8706" w:type="dxa"/>
          </w:tcPr>
          <w:p w14:paraId="331D7089" w14:textId="340E5C8A" w:rsidR="009D5B98" w:rsidRDefault="009D5B98" w:rsidP="002A2167">
            <w:pPr>
              <w:jc w:val="both"/>
            </w:pPr>
            <w:r>
              <w:t xml:space="preserve"> </w:t>
            </w:r>
            <w:r w:rsidR="00E908A3">
              <w:t xml:space="preserve">Научить учащихся составлять алгоритмы </w:t>
            </w:r>
            <w:r w:rsidR="00C3548A">
              <w:t xml:space="preserve">циклического </w:t>
            </w:r>
            <w:r w:rsidR="00E908A3">
              <w:t>алгоритмического процесса</w:t>
            </w:r>
          </w:p>
        </w:tc>
      </w:tr>
      <w:tr w:rsidR="009D5B98" w14:paraId="61F40295" w14:textId="77777777" w:rsidTr="00C3548A">
        <w:trPr>
          <w:cantSplit/>
          <w:trHeight w:val="913"/>
        </w:trPr>
        <w:tc>
          <w:tcPr>
            <w:tcW w:w="1148" w:type="dxa"/>
            <w:shd w:val="clear" w:color="auto" w:fill="auto"/>
          </w:tcPr>
          <w:p w14:paraId="56A8942A" w14:textId="77777777" w:rsidR="009D5B98" w:rsidRDefault="009D5B98" w:rsidP="002A2167">
            <w:pPr>
              <w:jc w:val="center"/>
            </w:pPr>
          </w:p>
          <w:p w14:paraId="1C48F3F7" w14:textId="77777777" w:rsidR="009D5B98" w:rsidRDefault="009D5B98" w:rsidP="002A2167">
            <w:pPr>
              <w:jc w:val="center"/>
            </w:pPr>
          </w:p>
          <w:p w14:paraId="35C40301" w14:textId="77777777" w:rsidR="009D5B98" w:rsidRPr="00AE0EC3" w:rsidRDefault="009D5B98" w:rsidP="002A2167">
            <w:pPr>
              <w:jc w:val="center"/>
              <w:rPr>
                <w:b/>
              </w:rPr>
            </w:pPr>
            <w:r w:rsidRPr="00AE0EC3">
              <w:rPr>
                <w:b/>
              </w:rPr>
              <w:t>Задачи</w:t>
            </w:r>
          </w:p>
        </w:tc>
        <w:tc>
          <w:tcPr>
            <w:tcW w:w="8706" w:type="dxa"/>
          </w:tcPr>
          <w:p w14:paraId="3BB400A6" w14:textId="54A46D16" w:rsidR="009D5B98" w:rsidRDefault="00E908A3" w:rsidP="00E908A3">
            <w:pPr>
              <w:numPr>
                <w:ilvl w:val="0"/>
                <w:numId w:val="2"/>
              </w:numPr>
              <w:jc w:val="both"/>
            </w:pPr>
            <w:r>
              <w:t xml:space="preserve">Формирование умений в реализации алгоритмов с </w:t>
            </w:r>
            <w:r w:rsidR="00C3548A">
              <w:t>повторением</w:t>
            </w:r>
          </w:p>
          <w:p w14:paraId="7CA6CADB" w14:textId="21C267FB" w:rsidR="00C3548A" w:rsidRDefault="00E908A3" w:rsidP="00C3548A">
            <w:pPr>
              <w:numPr>
                <w:ilvl w:val="0"/>
                <w:numId w:val="2"/>
              </w:numPr>
              <w:jc w:val="both"/>
            </w:pPr>
            <w:r>
              <w:t xml:space="preserve">Развитие </w:t>
            </w:r>
            <w:r w:rsidR="00C3548A">
              <w:t>знаний</w:t>
            </w:r>
            <w:r w:rsidR="002A7A49">
              <w:t xml:space="preserve"> учащихся</w:t>
            </w:r>
            <w:r w:rsidR="00C3548A">
              <w:t xml:space="preserve"> о </w:t>
            </w:r>
            <w:r w:rsidR="002406CB">
              <w:t xml:space="preserve">видах </w:t>
            </w:r>
            <w:r w:rsidR="00C3548A">
              <w:t>алгоритмов</w:t>
            </w:r>
            <w:r w:rsidR="002406CB">
              <w:t xml:space="preserve"> с повторением</w:t>
            </w:r>
            <w:r w:rsidR="00C3548A">
              <w:t>.</w:t>
            </w:r>
          </w:p>
          <w:p w14:paraId="565DA79C" w14:textId="3B280577" w:rsidR="002A7A49" w:rsidRDefault="002A7A49" w:rsidP="00C3548A">
            <w:pPr>
              <w:numPr>
                <w:ilvl w:val="0"/>
                <w:numId w:val="2"/>
              </w:numPr>
              <w:jc w:val="both"/>
            </w:pPr>
            <w:r>
              <w:t>Воспитание сосредоточенности</w:t>
            </w:r>
            <w:r w:rsidR="00C3548A">
              <w:t>, сосредоточенности</w:t>
            </w:r>
            <w:r>
              <w:t>.</w:t>
            </w:r>
          </w:p>
        </w:tc>
      </w:tr>
    </w:tbl>
    <w:p w14:paraId="6913F215" w14:textId="77777777" w:rsidR="00BC30E8" w:rsidRPr="00E908A3" w:rsidRDefault="00BC30E8" w:rsidP="00E478AE">
      <w:pPr>
        <w:jc w:val="center"/>
      </w:pPr>
    </w:p>
    <w:p w14:paraId="3D3AF54F" w14:textId="77777777" w:rsidR="00E478AE" w:rsidRPr="00E908A3" w:rsidRDefault="00E478AE" w:rsidP="00E478AE">
      <w:pPr>
        <w:jc w:val="center"/>
      </w:pPr>
      <w:r>
        <w:t>Ход урока</w:t>
      </w:r>
    </w:p>
    <w:p w14:paraId="19E19DD6" w14:textId="77777777" w:rsidR="00E478AE" w:rsidRPr="00E908A3" w:rsidRDefault="00E478AE" w:rsidP="00E478AE">
      <w:pPr>
        <w:jc w:val="center"/>
      </w:pPr>
    </w:p>
    <w:p w14:paraId="7F70CED0" w14:textId="77777777" w:rsidR="00E478AE" w:rsidRPr="00725A13" w:rsidRDefault="00E478AE" w:rsidP="00E478AE">
      <w:pPr>
        <w:numPr>
          <w:ilvl w:val="0"/>
          <w:numId w:val="1"/>
        </w:numPr>
        <w:jc w:val="both"/>
        <w:rPr>
          <w:u w:val="single"/>
        </w:rPr>
      </w:pPr>
      <w:r w:rsidRPr="00725A13">
        <w:rPr>
          <w:u w:val="single"/>
        </w:rPr>
        <w:t>Организационный момент.</w:t>
      </w:r>
    </w:p>
    <w:p w14:paraId="25BB0AFC" w14:textId="77777777" w:rsidR="00ED19D1" w:rsidRDefault="00ED19D1" w:rsidP="00ED19D1">
      <w:pPr>
        <w:jc w:val="both"/>
      </w:pPr>
      <w:r>
        <w:t xml:space="preserve">     Сообщаем учащимся цели и задачи урока, его ход.</w:t>
      </w:r>
    </w:p>
    <w:p w14:paraId="13A11E1F" w14:textId="77777777" w:rsidR="00ED19D1" w:rsidRDefault="00ED19D1" w:rsidP="00ED19D1">
      <w:pPr>
        <w:jc w:val="both"/>
      </w:pPr>
    </w:p>
    <w:p w14:paraId="270D440F" w14:textId="77777777" w:rsidR="00E478AE" w:rsidRPr="00725A13" w:rsidRDefault="00E478AE" w:rsidP="00E478AE">
      <w:pPr>
        <w:numPr>
          <w:ilvl w:val="0"/>
          <w:numId w:val="1"/>
        </w:numPr>
        <w:jc w:val="both"/>
        <w:rPr>
          <w:u w:val="single"/>
        </w:rPr>
      </w:pPr>
      <w:r>
        <w:t xml:space="preserve"> </w:t>
      </w:r>
      <w:r w:rsidR="00ED19D1" w:rsidRPr="00725A13">
        <w:rPr>
          <w:u w:val="single"/>
        </w:rPr>
        <w:t>Анализ подготовки учащихся к уроку.</w:t>
      </w:r>
    </w:p>
    <w:p w14:paraId="42F8C126" w14:textId="77777777" w:rsidR="00725A13" w:rsidRDefault="00725A13" w:rsidP="00725A13">
      <w:pPr>
        <w:jc w:val="both"/>
      </w:pPr>
    </w:p>
    <w:p w14:paraId="5C16B681" w14:textId="4EBD0CB6" w:rsidR="009F412B" w:rsidRPr="0016369B" w:rsidRDefault="009F412B" w:rsidP="009825E9">
      <w:pPr>
        <w:jc w:val="both"/>
        <w:rPr>
          <w:bCs/>
        </w:rPr>
      </w:pPr>
      <w:r>
        <w:rPr>
          <w:b/>
        </w:rPr>
        <w:t>Задача</w:t>
      </w:r>
      <w:r w:rsidR="007255D1">
        <w:rPr>
          <w:b/>
        </w:rPr>
        <w:t>:</w:t>
      </w:r>
      <w:r w:rsidR="00B93F6E" w:rsidRPr="0016369B">
        <w:rPr>
          <w:bCs/>
        </w:rPr>
        <w:t xml:space="preserve"> </w:t>
      </w:r>
      <w:r w:rsidR="00C3548A">
        <w:rPr>
          <w:bCs/>
        </w:rPr>
        <w:t>повторить конструкции циклического алгоритмического процесса.</w:t>
      </w:r>
    </w:p>
    <w:p w14:paraId="6E645BAF" w14:textId="77777777" w:rsidR="009F412B" w:rsidRDefault="009F412B" w:rsidP="009825E9">
      <w:pPr>
        <w:jc w:val="both"/>
        <w:rPr>
          <w:b/>
        </w:rPr>
      </w:pPr>
    </w:p>
    <w:p w14:paraId="1B1E4D33" w14:textId="77777777" w:rsidR="00236989" w:rsidRDefault="00236989" w:rsidP="007D559D">
      <w:r>
        <w:t>Фронтальный опрос</w:t>
      </w:r>
    </w:p>
    <w:p w14:paraId="55235241" w14:textId="2849665A" w:rsidR="002406CB" w:rsidRDefault="002406CB" w:rsidP="00C3548A">
      <w:pPr>
        <w:pStyle w:val="a4"/>
        <w:numPr>
          <w:ilvl w:val="0"/>
          <w:numId w:val="4"/>
        </w:numPr>
      </w:pPr>
      <w:r>
        <w:t>Структура программы на языке Паскаль.</w:t>
      </w:r>
    </w:p>
    <w:p w14:paraId="22E86549" w14:textId="5EF1882C" w:rsidR="002406CB" w:rsidRDefault="002406CB" w:rsidP="00C3548A">
      <w:pPr>
        <w:pStyle w:val="a4"/>
        <w:numPr>
          <w:ilvl w:val="0"/>
          <w:numId w:val="4"/>
        </w:numPr>
      </w:pPr>
      <w:r>
        <w:t>Типы алгоритмических процессов.</w:t>
      </w:r>
    </w:p>
    <w:p w14:paraId="7484647B" w14:textId="3A1BBCB6" w:rsidR="00236989" w:rsidRDefault="00C3548A" w:rsidP="00C3548A">
      <w:pPr>
        <w:pStyle w:val="a4"/>
        <w:numPr>
          <w:ilvl w:val="0"/>
          <w:numId w:val="4"/>
        </w:numPr>
      </w:pPr>
      <w:r>
        <w:t>Что такое алгоритм с повторением?</w:t>
      </w:r>
    </w:p>
    <w:p w14:paraId="33DFDA4C" w14:textId="449CE097" w:rsidR="00C3548A" w:rsidRDefault="00C3548A" w:rsidP="00C3548A">
      <w:pPr>
        <w:pStyle w:val="a4"/>
        <w:numPr>
          <w:ilvl w:val="0"/>
          <w:numId w:val="4"/>
        </w:numPr>
      </w:pPr>
      <w:r>
        <w:t>Типы данных в конструкциях алгоритмов с повторением?</w:t>
      </w:r>
    </w:p>
    <w:p w14:paraId="61331623" w14:textId="6FA3F979" w:rsidR="00C3548A" w:rsidRDefault="00C3548A" w:rsidP="00C3548A">
      <w:pPr>
        <w:pStyle w:val="a4"/>
        <w:numPr>
          <w:ilvl w:val="0"/>
          <w:numId w:val="4"/>
        </w:numPr>
      </w:pPr>
      <w:r>
        <w:t>Типы записи конструкций.</w:t>
      </w:r>
    </w:p>
    <w:p w14:paraId="24360795" w14:textId="7BAF5564" w:rsidR="00C3548A" w:rsidRDefault="00145EF3" w:rsidP="00C3548A">
      <w:pPr>
        <w:pStyle w:val="a4"/>
        <w:numPr>
          <w:ilvl w:val="0"/>
          <w:numId w:val="4"/>
        </w:numPr>
      </w:pPr>
      <w:r>
        <w:t xml:space="preserve">Какие числа называются целым? </w:t>
      </w:r>
    </w:p>
    <w:p w14:paraId="160FC36A" w14:textId="77777777" w:rsidR="00236989" w:rsidRDefault="00236989" w:rsidP="007D559D">
      <w:r>
        <w:t>Индивидуальные задания</w:t>
      </w:r>
    </w:p>
    <w:p w14:paraId="75C86F61" w14:textId="6767BA5C" w:rsidR="00236989" w:rsidRDefault="00C3548A" w:rsidP="00C3548A">
      <w:pPr>
        <w:pStyle w:val="a4"/>
        <w:numPr>
          <w:ilvl w:val="0"/>
          <w:numId w:val="5"/>
        </w:numPr>
      </w:pPr>
      <w:r>
        <w:t>Составьте алгоритм, используя указанную конструкцию.</w:t>
      </w:r>
    </w:p>
    <w:p w14:paraId="11654FF0" w14:textId="622A7468" w:rsidR="002406CB" w:rsidRDefault="002406CB" w:rsidP="00C3548A">
      <w:pPr>
        <w:pStyle w:val="a4"/>
        <w:numPr>
          <w:ilvl w:val="0"/>
          <w:numId w:val="5"/>
        </w:numPr>
      </w:pPr>
      <w:r>
        <w:t>Найдите ошибку в алгоритме</w:t>
      </w:r>
    </w:p>
    <w:p w14:paraId="63B82089" w14:textId="0CB92F87" w:rsidR="009F412B" w:rsidRPr="00256B1F" w:rsidRDefault="007D559D" w:rsidP="00953A58">
      <w:bookmarkStart w:id="0" w:name="_Hlk161525093"/>
      <w:r>
        <w:t>{Подведение итогов работы на данном этапе урока}</w:t>
      </w:r>
    </w:p>
    <w:bookmarkEnd w:id="0"/>
    <w:p w14:paraId="29C5056E" w14:textId="77777777" w:rsidR="00D46D10" w:rsidRPr="00D46D10" w:rsidRDefault="00D46D10" w:rsidP="00D46D10">
      <w:pPr>
        <w:jc w:val="both"/>
      </w:pPr>
    </w:p>
    <w:p w14:paraId="2DCE2E9F" w14:textId="5B6E9B99" w:rsidR="002406CB" w:rsidRDefault="002406CB" w:rsidP="00E478AE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Объяснение нового материала</w:t>
      </w:r>
    </w:p>
    <w:p w14:paraId="3D541B5E" w14:textId="3BB36745" w:rsidR="002406CB" w:rsidRDefault="002406CB" w:rsidP="002406CB">
      <w:pPr>
        <w:jc w:val="both"/>
      </w:pPr>
      <w:r>
        <w:t>Задача: сформировать представление о виде циклического алгоритма с  предусловием.</w:t>
      </w:r>
    </w:p>
    <w:p w14:paraId="4847F82E" w14:textId="649712C9" w:rsidR="00FD3881" w:rsidRDefault="00FD3881" w:rsidP="002406CB">
      <w:pPr>
        <w:jc w:val="both"/>
      </w:pPr>
      <w:r>
        <w:t xml:space="preserve">     Бывает так, что при решении некоторых задач нам сразу известно условие, при котором она имеет решение. Тогда для составления циклического алгоритма можно использовать конструкцию, которую называют алгоритм с предусловием.</w:t>
      </w:r>
    </w:p>
    <w:p w14:paraId="6C8D99F4" w14:textId="0F3C9A82" w:rsidR="002406CB" w:rsidRPr="005E646C" w:rsidRDefault="00FD3881" w:rsidP="002406CB">
      <w:pPr>
        <w:jc w:val="both"/>
      </w:pPr>
      <w:r>
        <w:t xml:space="preserve">    </w:t>
      </w:r>
      <w:r w:rsidR="002406CB">
        <w:t xml:space="preserve">Формат оператора </w:t>
      </w:r>
      <w:r w:rsidR="003C1686">
        <w:t xml:space="preserve">алгоритма с предусловием: </w:t>
      </w:r>
      <w:r w:rsidR="002406CB">
        <w:rPr>
          <w:lang w:val="en-US"/>
        </w:rPr>
        <w:t>while</w:t>
      </w:r>
      <w:r w:rsidR="002406CB" w:rsidRPr="002406CB">
        <w:t xml:space="preserve"> &lt;</w:t>
      </w:r>
      <w:r w:rsidR="002406CB">
        <w:rPr>
          <w:lang w:val="be-BY"/>
        </w:rPr>
        <w:t>услов</w:t>
      </w:r>
      <w:proofErr w:type="spellStart"/>
      <w:r w:rsidR="002406CB">
        <w:t>ие</w:t>
      </w:r>
      <w:proofErr w:type="spellEnd"/>
      <w:r w:rsidR="002406CB" w:rsidRPr="002406CB">
        <w:t xml:space="preserve">&gt; </w:t>
      </w:r>
      <w:r w:rsidR="002406CB">
        <w:rPr>
          <w:lang w:val="en-US"/>
        </w:rPr>
        <w:t>do</w:t>
      </w:r>
      <w:r w:rsidR="003C1686">
        <w:t>. Оператор будет повторяться пока истинно условие.</w:t>
      </w:r>
      <w:r w:rsidR="005E646C">
        <w:t xml:space="preserve"> Для использования нескольких операторов необходимо применить выражение </w:t>
      </w:r>
      <w:r w:rsidR="005E646C">
        <w:rPr>
          <w:lang w:val="en-US"/>
        </w:rPr>
        <w:t>begin</w:t>
      </w:r>
      <w:r w:rsidR="005E646C" w:rsidRPr="008F40C8">
        <w:t xml:space="preserve"> … </w:t>
      </w:r>
      <w:r w:rsidR="005E646C">
        <w:rPr>
          <w:lang w:val="en-US"/>
        </w:rPr>
        <w:t>end</w:t>
      </w:r>
      <w:r w:rsidR="005E646C" w:rsidRPr="008F40C8">
        <w:t>.</w:t>
      </w:r>
      <w:r w:rsidR="005E646C">
        <w:t xml:space="preserve"> </w:t>
      </w:r>
    </w:p>
    <w:p w14:paraId="0D6D1997" w14:textId="533AE159" w:rsidR="002406CB" w:rsidRDefault="002406CB" w:rsidP="002406CB">
      <w:pPr>
        <w:jc w:val="both"/>
      </w:pPr>
      <w:r>
        <w:t xml:space="preserve">Задание: вычислите сумму первых </w:t>
      </w:r>
      <w:r>
        <w:rPr>
          <w:lang w:val="en-US"/>
        </w:rPr>
        <w:t>n</w:t>
      </w:r>
      <w:r>
        <w:t xml:space="preserve"> натуральных чисе</w:t>
      </w:r>
      <w:r w:rsidR="001306F3">
        <w:t>л</w:t>
      </w:r>
      <w:r w:rsidR="004E44FA">
        <w:t xml:space="preserve">. </w:t>
      </w:r>
    </w:p>
    <w:p w14:paraId="14E3FBA3" w14:textId="31F22D44" w:rsidR="005E262B" w:rsidRDefault="00FB61EF" w:rsidP="002406CB">
      <w:pPr>
        <w:jc w:val="both"/>
      </w:pPr>
      <w:r>
        <w:t xml:space="preserve">    Условием в этом задании является то, что сумма не должна превышать указанное количество чисел. </w:t>
      </w:r>
      <w:r w:rsidR="005E262B">
        <w:t xml:space="preserve">Первое натуральное число равно 1. </w:t>
      </w:r>
      <w:r w:rsidR="00145EF3">
        <w:t xml:space="preserve">Последнее </w:t>
      </w:r>
      <w:r>
        <w:t xml:space="preserve">натуральное </w:t>
      </w:r>
      <w:r w:rsidR="00145EF3">
        <w:t>число будет равно введенному нами.</w:t>
      </w:r>
    </w:p>
    <w:p w14:paraId="1199126C" w14:textId="77777777" w:rsidR="008F40C8" w:rsidRPr="008F40C8" w:rsidRDefault="008F40C8" w:rsidP="008F40C8">
      <w:pPr>
        <w:jc w:val="both"/>
        <w:rPr>
          <w:lang w:val="en-US"/>
        </w:rPr>
      </w:pPr>
      <w:r w:rsidRPr="008F40C8">
        <w:rPr>
          <w:b/>
          <w:bCs/>
          <w:lang w:val="en-US"/>
        </w:rPr>
        <w:t xml:space="preserve">program </w:t>
      </w:r>
      <w:r w:rsidRPr="008F40C8">
        <w:rPr>
          <w:lang w:val="en-US"/>
        </w:rPr>
        <w:t>z1;</w:t>
      </w:r>
    </w:p>
    <w:p w14:paraId="38646A2A" w14:textId="77777777" w:rsidR="008F40C8" w:rsidRPr="008F40C8" w:rsidRDefault="008F40C8" w:rsidP="008F40C8">
      <w:pPr>
        <w:jc w:val="both"/>
        <w:rPr>
          <w:b/>
          <w:bCs/>
          <w:lang w:val="en-US"/>
        </w:rPr>
      </w:pPr>
      <w:r w:rsidRPr="008F40C8">
        <w:rPr>
          <w:b/>
          <w:bCs/>
          <w:lang w:val="en-US"/>
        </w:rPr>
        <w:t>var</w:t>
      </w:r>
    </w:p>
    <w:p w14:paraId="7F49982F" w14:textId="77777777" w:rsidR="008F40C8" w:rsidRPr="008F40C8" w:rsidRDefault="008F40C8" w:rsidP="008F40C8">
      <w:pPr>
        <w:jc w:val="both"/>
        <w:rPr>
          <w:lang w:val="en-US"/>
        </w:rPr>
      </w:pPr>
      <w:proofErr w:type="spellStart"/>
      <w:proofErr w:type="gramStart"/>
      <w:r w:rsidRPr="008F40C8">
        <w:rPr>
          <w:lang w:val="en-US"/>
        </w:rPr>
        <w:t>i,s</w:t>
      </w:r>
      <w:proofErr w:type="gramEnd"/>
      <w:r w:rsidRPr="008F40C8">
        <w:rPr>
          <w:lang w:val="en-US"/>
        </w:rPr>
        <w:t>,n</w:t>
      </w:r>
      <w:proofErr w:type="spellEnd"/>
      <w:r w:rsidRPr="008F40C8">
        <w:rPr>
          <w:lang w:val="en-US"/>
        </w:rPr>
        <w:t xml:space="preserve">: integer; </w:t>
      </w:r>
    </w:p>
    <w:p w14:paraId="4560357D" w14:textId="77777777" w:rsidR="008F40C8" w:rsidRPr="008F40C8" w:rsidRDefault="008F40C8" w:rsidP="008F40C8">
      <w:pPr>
        <w:jc w:val="both"/>
        <w:rPr>
          <w:b/>
          <w:bCs/>
        </w:rPr>
      </w:pPr>
      <w:proofErr w:type="spellStart"/>
      <w:r w:rsidRPr="008F40C8">
        <w:rPr>
          <w:b/>
          <w:bCs/>
        </w:rPr>
        <w:t>begin</w:t>
      </w:r>
      <w:proofErr w:type="spellEnd"/>
    </w:p>
    <w:p w14:paraId="16F0E457" w14:textId="1A384FE6" w:rsidR="008F40C8" w:rsidRPr="008F40C8" w:rsidRDefault="008F40C8" w:rsidP="008F40C8">
      <w:pPr>
        <w:jc w:val="both"/>
      </w:pPr>
      <w:r w:rsidRPr="008F40C8">
        <w:rPr>
          <w:b/>
          <w:bCs/>
        </w:rPr>
        <w:t xml:space="preserve"> </w:t>
      </w:r>
      <w:proofErr w:type="spellStart"/>
      <w:r w:rsidRPr="008F40C8">
        <w:t>writeln</w:t>
      </w:r>
      <w:proofErr w:type="spellEnd"/>
      <w:r w:rsidRPr="008F40C8">
        <w:t xml:space="preserve"> ('Введите  натуральное</w:t>
      </w:r>
      <w:r w:rsidR="004E44FA">
        <w:t xml:space="preserve"> число</w:t>
      </w:r>
      <w:r w:rsidRPr="008F40C8">
        <w:t xml:space="preserve"> большее единицы');</w:t>
      </w:r>
    </w:p>
    <w:p w14:paraId="32748E9C" w14:textId="1B3D4FD4" w:rsidR="008F40C8" w:rsidRPr="008F40C8" w:rsidRDefault="008F40C8" w:rsidP="008F40C8">
      <w:pPr>
        <w:jc w:val="both"/>
      </w:pPr>
      <w:r w:rsidRPr="008F40C8">
        <w:t xml:space="preserve"> </w:t>
      </w:r>
      <w:proofErr w:type="spellStart"/>
      <w:r w:rsidRPr="008F40C8">
        <w:rPr>
          <w:lang w:val="en-US"/>
        </w:rPr>
        <w:t>readln</w:t>
      </w:r>
      <w:proofErr w:type="spellEnd"/>
      <w:r w:rsidRPr="008F40C8">
        <w:t xml:space="preserve"> (</w:t>
      </w:r>
      <w:r w:rsidRPr="008F40C8">
        <w:rPr>
          <w:lang w:val="en-US"/>
        </w:rPr>
        <w:t>n</w:t>
      </w:r>
      <w:proofErr w:type="gramStart"/>
      <w:r w:rsidRPr="008F40C8">
        <w:t>);</w:t>
      </w:r>
      <w:r w:rsidR="00263E3D" w:rsidRPr="00263E3D">
        <w:t xml:space="preserve">   </w:t>
      </w:r>
      <w:proofErr w:type="gramEnd"/>
      <w:r w:rsidR="00263E3D" w:rsidRPr="00263E3D">
        <w:t xml:space="preserve">           {</w:t>
      </w:r>
      <w:r w:rsidR="00263E3D">
        <w:t>вводим количество чисел</w:t>
      </w:r>
      <w:r w:rsidR="00263E3D" w:rsidRPr="00263E3D">
        <w:t>}</w:t>
      </w:r>
    </w:p>
    <w:p w14:paraId="3C8FC892" w14:textId="77777777" w:rsidR="008F40C8" w:rsidRPr="008F40C8" w:rsidRDefault="008F40C8" w:rsidP="008F40C8">
      <w:pPr>
        <w:jc w:val="both"/>
        <w:rPr>
          <w:lang w:val="en-US"/>
        </w:rPr>
      </w:pPr>
      <w:r w:rsidRPr="008F40C8">
        <w:t xml:space="preserve">  </w:t>
      </w:r>
      <w:proofErr w:type="gramStart"/>
      <w:r w:rsidRPr="008F40C8">
        <w:rPr>
          <w:lang w:val="en-US"/>
        </w:rPr>
        <w:t>s:=</w:t>
      </w:r>
      <w:proofErr w:type="gramEnd"/>
      <w:r w:rsidRPr="008F40C8">
        <w:rPr>
          <w:lang w:val="en-US"/>
        </w:rPr>
        <w:t>0;</w:t>
      </w:r>
    </w:p>
    <w:p w14:paraId="730E50F8" w14:textId="77777777" w:rsidR="008F40C8" w:rsidRPr="008F40C8" w:rsidRDefault="008F40C8" w:rsidP="008F40C8">
      <w:pPr>
        <w:jc w:val="both"/>
        <w:rPr>
          <w:lang w:val="en-US"/>
        </w:rPr>
      </w:pPr>
      <w:r w:rsidRPr="008F40C8">
        <w:rPr>
          <w:lang w:val="en-US"/>
        </w:rPr>
        <w:lastRenderedPageBreak/>
        <w:t xml:space="preserve">  </w:t>
      </w:r>
      <w:proofErr w:type="gramStart"/>
      <w:r w:rsidRPr="008F40C8">
        <w:rPr>
          <w:lang w:val="en-US"/>
        </w:rPr>
        <w:t>i:=</w:t>
      </w:r>
      <w:proofErr w:type="gramEnd"/>
      <w:r w:rsidRPr="008F40C8">
        <w:rPr>
          <w:lang w:val="en-US"/>
        </w:rPr>
        <w:t>1;</w:t>
      </w:r>
    </w:p>
    <w:p w14:paraId="07452253" w14:textId="1A6832E7" w:rsidR="008F40C8" w:rsidRPr="008F40C8" w:rsidRDefault="008F40C8" w:rsidP="008F40C8">
      <w:pPr>
        <w:jc w:val="both"/>
        <w:rPr>
          <w:b/>
          <w:bCs/>
        </w:rPr>
      </w:pPr>
      <w:r w:rsidRPr="008F40C8">
        <w:t xml:space="preserve">  </w:t>
      </w:r>
      <w:r w:rsidRPr="008F40C8">
        <w:rPr>
          <w:b/>
          <w:bCs/>
          <w:lang w:val="en-US"/>
        </w:rPr>
        <w:t>while</w:t>
      </w:r>
      <w:r w:rsidRPr="008F40C8">
        <w:rPr>
          <w:b/>
          <w:bCs/>
        </w:rPr>
        <w:t xml:space="preserve"> </w:t>
      </w:r>
      <w:proofErr w:type="spellStart"/>
      <w:r w:rsidRPr="008F40C8">
        <w:rPr>
          <w:lang w:val="en-US"/>
        </w:rPr>
        <w:t>i</w:t>
      </w:r>
      <w:proofErr w:type="spellEnd"/>
      <w:r w:rsidRPr="008F40C8">
        <w:t>&lt;=</w:t>
      </w:r>
      <w:r w:rsidRPr="008F40C8">
        <w:rPr>
          <w:lang w:val="en-US"/>
        </w:rPr>
        <w:t>n</w:t>
      </w:r>
      <w:r w:rsidRPr="008F40C8">
        <w:t xml:space="preserve"> </w:t>
      </w:r>
      <w:r w:rsidRPr="008F40C8">
        <w:rPr>
          <w:b/>
          <w:bCs/>
          <w:lang w:val="en-US"/>
        </w:rPr>
        <w:t>do</w:t>
      </w:r>
      <w:r w:rsidR="00263E3D" w:rsidRPr="00263E3D">
        <w:rPr>
          <w:b/>
          <w:bCs/>
        </w:rPr>
        <w:t xml:space="preserve">    </w:t>
      </w:r>
      <w:proofErr w:type="gramStart"/>
      <w:r w:rsidR="00263E3D" w:rsidRPr="00263E3D">
        <w:rPr>
          <w:b/>
          <w:bCs/>
        </w:rPr>
        <w:t xml:space="preserve">   {</w:t>
      </w:r>
      <w:proofErr w:type="gramEnd"/>
      <w:r w:rsidR="00263E3D" w:rsidRPr="00263E3D">
        <w:t>цикл с предусловием</w:t>
      </w:r>
      <w:r w:rsidR="00263E3D" w:rsidRPr="00263E3D">
        <w:rPr>
          <w:b/>
          <w:bCs/>
        </w:rPr>
        <w:t>}</w:t>
      </w:r>
    </w:p>
    <w:p w14:paraId="024270BF" w14:textId="77777777" w:rsidR="008F40C8" w:rsidRPr="008F40C8" w:rsidRDefault="008F40C8" w:rsidP="008F40C8">
      <w:pPr>
        <w:jc w:val="both"/>
        <w:rPr>
          <w:b/>
          <w:bCs/>
          <w:lang w:val="en-US"/>
        </w:rPr>
      </w:pPr>
      <w:r w:rsidRPr="008F40C8">
        <w:rPr>
          <w:b/>
          <w:bCs/>
        </w:rPr>
        <w:t xml:space="preserve">     </w:t>
      </w:r>
      <w:r w:rsidRPr="008F40C8">
        <w:rPr>
          <w:b/>
          <w:bCs/>
          <w:lang w:val="en-US"/>
        </w:rPr>
        <w:t>begin</w:t>
      </w:r>
    </w:p>
    <w:p w14:paraId="49EBF167" w14:textId="707E934E" w:rsidR="008F40C8" w:rsidRPr="008F40C8" w:rsidRDefault="008F40C8" w:rsidP="008F40C8">
      <w:pPr>
        <w:jc w:val="both"/>
      </w:pPr>
      <w:r w:rsidRPr="008F40C8">
        <w:rPr>
          <w:b/>
          <w:bCs/>
        </w:rPr>
        <w:t xml:space="preserve">       </w:t>
      </w:r>
      <w:proofErr w:type="gramStart"/>
      <w:r w:rsidRPr="008F40C8">
        <w:rPr>
          <w:lang w:val="en-US"/>
        </w:rPr>
        <w:t>s</w:t>
      </w:r>
      <w:r w:rsidRPr="008F40C8">
        <w:t>:=</w:t>
      </w:r>
      <w:proofErr w:type="gramEnd"/>
      <w:r w:rsidRPr="008F40C8">
        <w:rPr>
          <w:lang w:val="en-US"/>
        </w:rPr>
        <w:t>s</w:t>
      </w:r>
      <w:r w:rsidRPr="008F40C8">
        <w:t>+</w:t>
      </w:r>
      <w:proofErr w:type="spellStart"/>
      <w:r w:rsidR="00D8243B">
        <w:rPr>
          <w:lang w:val="en-US"/>
        </w:rPr>
        <w:t>i</w:t>
      </w:r>
      <w:proofErr w:type="spellEnd"/>
      <w:r w:rsidRPr="008F40C8">
        <w:t>;</w:t>
      </w:r>
      <w:r w:rsidR="00263E3D" w:rsidRPr="00263E3D">
        <w:t xml:space="preserve">             {</w:t>
      </w:r>
      <w:r w:rsidR="00263E3D">
        <w:t>вычисление суммы</w:t>
      </w:r>
      <w:r w:rsidR="00263E3D" w:rsidRPr="00263E3D">
        <w:t>}</w:t>
      </w:r>
    </w:p>
    <w:p w14:paraId="7B98E817" w14:textId="6D6240A1" w:rsidR="008F40C8" w:rsidRPr="008F40C8" w:rsidRDefault="008F40C8" w:rsidP="008F40C8">
      <w:pPr>
        <w:jc w:val="both"/>
        <w:rPr>
          <w:lang w:val="en-US"/>
        </w:rPr>
      </w:pPr>
      <w:r w:rsidRPr="008F40C8">
        <w:t xml:space="preserve">       </w:t>
      </w:r>
      <w:proofErr w:type="gramStart"/>
      <w:r w:rsidRPr="008F40C8">
        <w:rPr>
          <w:lang w:val="en-US"/>
        </w:rPr>
        <w:t>i:=</w:t>
      </w:r>
      <w:proofErr w:type="gramEnd"/>
      <w:r w:rsidRPr="008F40C8">
        <w:rPr>
          <w:lang w:val="en-US"/>
        </w:rPr>
        <w:t>i+1;</w:t>
      </w:r>
      <w:r w:rsidR="00263E3D">
        <w:rPr>
          <w:lang w:val="en-US"/>
        </w:rPr>
        <w:t xml:space="preserve">              {</w:t>
      </w:r>
      <w:r w:rsidR="00263E3D">
        <w:t>увеличиваем шаг</w:t>
      </w:r>
      <w:r w:rsidR="00263E3D">
        <w:rPr>
          <w:lang w:val="en-US"/>
        </w:rPr>
        <w:t>}</w:t>
      </w:r>
    </w:p>
    <w:p w14:paraId="340CABDF" w14:textId="77777777" w:rsidR="008F40C8" w:rsidRPr="008F40C8" w:rsidRDefault="008F40C8" w:rsidP="008F40C8">
      <w:pPr>
        <w:jc w:val="both"/>
        <w:rPr>
          <w:lang w:val="en-US"/>
        </w:rPr>
      </w:pPr>
      <w:r w:rsidRPr="008F40C8">
        <w:rPr>
          <w:lang w:val="en-US"/>
        </w:rPr>
        <w:t xml:space="preserve">   </w:t>
      </w:r>
      <w:r w:rsidRPr="008F40C8">
        <w:rPr>
          <w:b/>
          <w:bCs/>
          <w:lang w:val="en-US"/>
        </w:rPr>
        <w:t>end</w:t>
      </w:r>
      <w:r w:rsidRPr="008F40C8">
        <w:rPr>
          <w:lang w:val="en-US"/>
        </w:rPr>
        <w:t>;</w:t>
      </w:r>
    </w:p>
    <w:p w14:paraId="652A6B0B" w14:textId="6768F91D" w:rsidR="008F40C8" w:rsidRPr="008F40C8" w:rsidRDefault="008F40C8" w:rsidP="008F40C8">
      <w:pPr>
        <w:jc w:val="both"/>
      </w:pPr>
      <w:r w:rsidRPr="008F40C8">
        <w:rPr>
          <w:lang w:val="en-US"/>
        </w:rPr>
        <w:t xml:space="preserve">  </w:t>
      </w:r>
      <w:proofErr w:type="spellStart"/>
      <w:r w:rsidRPr="008F40C8">
        <w:rPr>
          <w:lang w:val="en-US"/>
        </w:rPr>
        <w:t>writeln</w:t>
      </w:r>
      <w:proofErr w:type="spellEnd"/>
      <w:r w:rsidRPr="008F40C8">
        <w:rPr>
          <w:lang w:val="en-US"/>
        </w:rPr>
        <w:t xml:space="preserve"> (s</w:t>
      </w:r>
      <w:proofErr w:type="gramStart"/>
      <w:r w:rsidRPr="008F40C8">
        <w:rPr>
          <w:lang w:val="en-US"/>
        </w:rPr>
        <w:t xml:space="preserve">); </w:t>
      </w:r>
      <w:r w:rsidR="00263E3D">
        <w:rPr>
          <w:lang w:val="en-US"/>
        </w:rPr>
        <w:t xml:space="preserve">  </w:t>
      </w:r>
      <w:proofErr w:type="gramEnd"/>
      <w:r w:rsidR="00263E3D">
        <w:rPr>
          <w:lang w:val="en-US"/>
        </w:rPr>
        <w:t xml:space="preserve">       {</w:t>
      </w:r>
      <w:r w:rsidR="00263E3D">
        <w:t>результат</w:t>
      </w:r>
      <w:r w:rsidR="00263E3D">
        <w:rPr>
          <w:lang w:val="en-US"/>
        </w:rPr>
        <w:t>}</w:t>
      </w:r>
    </w:p>
    <w:p w14:paraId="4AE79C2E" w14:textId="6968E98F" w:rsidR="008F40C8" w:rsidRPr="00263E3D" w:rsidRDefault="008F40C8" w:rsidP="008F40C8">
      <w:pPr>
        <w:jc w:val="both"/>
        <w:rPr>
          <w:lang w:val="en-US"/>
        </w:rPr>
      </w:pPr>
      <w:r w:rsidRPr="00263E3D">
        <w:rPr>
          <w:lang w:val="en-US"/>
        </w:rPr>
        <w:t xml:space="preserve"> </w:t>
      </w:r>
      <w:r w:rsidRPr="00263E3D">
        <w:rPr>
          <w:b/>
          <w:bCs/>
          <w:lang w:val="en-US"/>
        </w:rPr>
        <w:t>end</w:t>
      </w:r>
      <w:r w:rsidRPr="00263E3D">
        <w:rPr>
          <w:lang w:val="en-US"/>
        </w:rPr>
        <w:t>.</w:t>
      </w:r>
    </w:p>
    <w:p w14:paraId="78D4FF38" w14:textId="3B44A356" w:rsidR="008F40C8" w:rsidRDefault="00263E3D" w:rsidP="008F40C8">
      <w:pPr>
        <w:jc w:val="both"/>
      </w:pPr>
      <w:r>
        <w:t xml:space="preserve">Если количество чисел равно 4, </w:t>
      </w:r>
      <w:r w:rsidR="005E262B">
        <w:t xml:space="preserve">то </w:t>
      </w:r>
      <w:r>
        <w:t>результат равен</w:t>
      </w:r>
      <w:r w:rsidR="00D8243B" w:rsidRPr="00D8243B">
        <w:t xml:space="preserve"> 10</w:t>
      </w:r>
    </w:p>
    <w:p w14:paraId="3BB52E17" w14:textId="77777777" w:rsidR="00953A58" w:rsidRPr="00953A58" w:rsidRDefault="00953A58" w:rsidP="00953A58">
      <w:pPr>
        <w:jc w:val="both"/>
      </w:pPr>
      <w:r w:rsidRPr="00953A58">
        <w:t>{Подведение итогов работы на данном этапе урока}</w:t>
      </w:r>
    </w:p>
    <w:p w14:paraId="41F583A5" w14:textId="77777777" w:rsidR="00D8243B" w:rsidRPr="00D8243B" w:rsidRDefault="00D8243B" w:rsidP="008F40C8">
      <w:pPr>
        <w:jc w:val="both"/>
      </w:pPr>
    </w:p>
    <w:p w14:paraId="1CA3A424" w14:textId="7E3D90FD" w:rsidR="00432038" w:rsidRDefault="00432038" w:rsidP="00E478AE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Формирование знаний, умений, навыков</w:t>
      </w:r>
    </w:p>
    <w:p w14:paraId="1AF02B21" w14:textId="40E7D3EB" w:rsidR="00432038" w:rsidRDefault="00432038" w:rsidP="00432038">
      <w:pPr>
        <w:jc w:val="both"/>
      </w:pPr>
      <w:r>
        <w:t>Задача: формирование умений учащихся в составлении алгоритмов с предусловием для решения задач.</w:t>
      </w:r>
    </w:p>
    <w:p w14:paraId="18B9A7D7" w14:textId="604C46F0" w:rsidR="00432038" w:rsidRDefault="005945BD" w:rsidP="00432038">
      <w:pPr>
        <w:jc w:val="both"/>
      </w:pPr>
      <w:r>
        <w:t>Проводится в форме</w:t>
      </w:r>
      <w:r w:rsidR="00E56794">
        <w:t xml:space="preserve"> обучающей самостоятельной работы</w:t>
      </w:r>
    </w:p>
    <w:p w14:paraId="694A5F9E" w14:textId="318984F0" w:rsidR="00E56794" w:rsidRDefault="004E44FA" w:rsidP="004E44FA">
      <w:pPr>
        <w:jc w:val="center"/>
      </w:pPr>
      <w:r>
        <w:t>Задания</w:t>
      </w:r>
    </w:p>
    <w:p w14:paraId="03BDA69C" w14:textId="79E5211B" w:rsidR="004E44FA" w:rsidRDefault="004E44FA" w:rsidP="004E44FA">
      <w:pPr>
        <w:pStyle w:val="a4"/>
        <w:numPr>
          <w:ilvl w:val="0"/>
          <w:numId w:val="7"/>
        </w:numPr>
        <w:jc w:val="both"/>
      </w:pPr>
      <w:r>
        <w:t>Исполните алгоритм</w:t>
      </w:r>
      <w:r w:rsidR="005E262B">
        <w:t>, взяв</w:t>
      </w:r>
      <w:r>
        <w:t xml:space="preserve"> нескольк</w:t>
      </w:r>
      <w:r w:rsidR="005E262B">
        <w:t>о натуральных</w:t>
      </w:r>
      <w:r>
        <w:t xml:space="preserve"> значений.</w:t>
      </w:r>
      <w:r w:rsidR="005E262B">
        <w:t xml:space="preserve"> </w:t>
      </w:r>
    </w:p>
    <w:p w14:paraId="7D68B412" w14:textId="1D445F1A" w:rsidR="005E262B" w:rsidRDefault="00F426F6" w:rsidP="004E44FA">
      <w:pPr>
        <w:pStyle w:val="a4"/>
        <w:numPr>
          <w:ilvl w:val="0"/>
          <w:numId w:val="7"/>
        </w:numPr>
        <w:jc w:val="both"/>
      </w:pPr>
      <w:r>
        <w:t>Составьте алгоритм для вычисления суммы целых чисел в указанном диапазоне. (например</w:t>
      </w:r>
      <w:r w:rsidR="005E262B">
        <w:t xml:space="preserve">, на интервале </w:t>
      </w:r>
      <w:r>
        <w:t xml:space="preserve"> </w:t>
      </w:r>
      <w:r>
        <w:rPr>
          <w:lang w:val="en-US"/>
        </w:rPr>
        <w:t>[-2;5]</w:t>
      </w:r>
      <w:r w:rsidR="005E262B">
        <w:rPr>
          <w:lang w:val="en-US"/>
        </w:rPr>
        <w:t xml:space="preserve">, </w:t>
      </w:r>
      <w:r w:rsidR="005E262B">
        <w:t>ответ 12.)</w:t>
      </w:r>
      <w:r w:rsidR="00706A66">
        <w:t xml:space="preserve"> </w:t>
      </w:r>
    </w:p>
    <w:p w14:paraId="6F36D01C" w14:textId="3109022A" w:rsidR="00F426F6" w:rsidRDefault="00F426F6" w:rsidP="004E44FA">
      <w:pPr>
        <w:pStyle w:val="a4"/>
        <w:numPr>
          <w:ilvl w:val="0"/>
          <w:numId w:val="7"/>
        </w:numPr>
        <w:jc w:val="both"/>
      </w:pPr>
      <w:r w:rsidRPr="00F426F6">
        <w:t xml:space="preserve"> </w:t>
      </w:r>
      <w:r w:rsidR="005E262B">
        <w:t>Составьте алгоритм с предусловием.</w:t>
      </w:r>
    </w:p>
    <w:p w14:paraId="4F70BE96" w14:textId="430E0246" w:rsidR="005945BD" w:rsidRDefault="001348E3" w:rsidP="00432038">
      <w:pPr>
        <w:jc w:val="both"/>
      </w:pPr>
      <w:r>
        <w:t xml:space="preserve">    </w:t>
      </w:r>
      <w:r w:rsidR="00706A66">
        <w:t>При выполнении задания №2</w:t>
      </w:r>
      <w:r>
        <w:t xml:space="preserve"> необходимо создать условия для формирования у учащихся правильного определения значений первого и последнего числа для суммы значений из указанного интервала.</w:t>
      </w:r>
    </w:p>
    <w:p w14:paraId="463A0AB7" w14:textId="77777777" w:rsidR="005E262B" w:rsidRPr="00256B1F" w:rsidRDefault="005E262B" w:rsidP="005E262B">
      <w:r>
        <w:t>{Подведение итогов работы на данном этапе урока}</w:t>
      </w:r>
    </w:p>
    <w:p w14:paraId="2850991E" w14:textId="77777777" w:rsidR="00D46D10" w:rsidRPr="00D46D10" w:rsidRDefault="00D46D10" w:rsidP="00D46D10">
      <w:pPr>
        <w:jc w:val="both"/>
      </w:pPr>
    </w:p>
    <w:p w14:paraId="370ECA4C" w14:textId="77777777" w:rsidR="00ED19D1" w:rsidRDefault="00ED19D1" w:rsidP="00E478AE">
      <w:pPr>
        <w:numPr>
          <w:ilvl w:val="0"/>
          <w:numId w:val="1"/>
        </w:numPr>
        <w:jc w:val="both"/>
        <w:rPr>
          <w:u w:val="single"/>
        </w:rPr>
      </w:pPr>
      <w:r w:rsidRPr="009E42E1">
        <w:rPr>
          <w:u w:val="single"/>
        </w:rPr>
        <w:t>Домашняя работа.</w:t>
      </w:r>
    </w:p>
    <w:p w14:paraId="66FB18FC" w14:textId="77777777" w:rsidR="00AC743E" w:rsidRDefault="00AC743E" w:rsidP="00AC743E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AC743E" w:rsidRPr="00AC743E" w14:paraId="241D8377" w14:textId="77777777" w:rsidTr="002A7A49">
        <w:tc>
          <w:tcPr>
            <w:tcW w:w="9854" w:type="dxa"/>
            <w:shd w:val="clear" w:color="auto" w:fill="auto"/>
          </w:tcPr>
          <w:p w14:paraId="49FA5862" w14:textId="77777777" w:rsidR="00AC743E" w:rsidRPr="00AC743E" w:rsidRDefault="00AC743E" w:rsidP="002A7A49">
            <w:pPr>
              <w:jc w:val="center"/>
            </w:pPr>
            <w:r w:rsidRPr="00AC743E">
              <w:t>Практический материал</w:t>
            </w:r>
          </w:p>
        </w:tc>
      </w:tr>
      <w:tr w:rsidR="00AC743E" w:rsidRPr="00AC743E" w14:paraId="634BC6A4" w14:textId="77777777" w:rsidTr="002A7A49">
        <w:tc>
          <w:tcPr>
            <w:tcW w:w="9854" w:type="dxa"/>
            <w:shd w:val="clear" w:color="auto" w:fill="auto"/>
          </w:tcPr>
          <w:p w14:paraId="1B493A3C" w14:textId="77777777" w:rsidR="00AC743E" w:rsidRPr="00AC743E" w:rsidRDefault="00AC743E" w:rsidP="002A7A49">
            <w:pPr>
              <w:jc w:val="both"/>
            </w:pPr>
          </w:p>
        </w:tc>
      </w:tr>
      <w:tr w:rsidR="00AC743E" w:rsidRPr="00AC743E" w14:paraId="2D1629EB" w14:textId="77777777" w:rsidTr="002A7A49">
        <w:tc>
          <w:tcPr>
            <w:tcW w:w="9854" w:type="dxa"/>
            <w:shd w:val="clear" w:color="auto" w:fill="auto"/>
          </w:tcPr>
          <w:p w14:paraId="6D108048" w14:textId="77777777" w:rsidR="00AC743E" w:rsidRPr="00AC743E" w:rsidRDefault="00AC743E" w:rsidP="002A7A49">
            <w:pPr>
              <w:jc w:val="center"/>
            </w:pPr>
            <w:r w:rsidRPr="00AC743E">
              <w:t>Теоретический материал</w:t>
            </w:r>
          </w:p>
        </w:tc>
      </w:tr>
      <w:tr w:rsidR="00236989" w:rsidRPr="00AC743E" w14:paraId="517E6183" w14:textId="77777777" w:rsidTr="002A7A49">
        <w:trPr>
          <w:trHeight w:val="2153"/>
        </w:trPr>
        <w:tc>
          <w:tcPr>
            <w:tcW w:w="9854" w:type="dxa"/>
            <w:shd w:val="clear" w:color="auto" w:fill="auto"/>
          </w:tcPr>
          <w:p w14:paraId="4652D53E" w14:textId="77777777" w:rsidR="00236989" w:rsidRDefault="00236989" w:rsidP="002A7A49">
            <w:pPr>
              <w:jc w:val="both"/>
            </w:pPr>
            <w:r w:rsidRPr="002A7A49">
              <w:rPr>
                <w:b/>
              </w:rPr>
              <w:t>выучить</w:t>
            </w:r>
            <w:r w:rsidRPr="00AC743E">
              <w:t>:</w:t>
            </w:r>
          </w:p>
          <w:p w14:paraId="72CB8031" w14:textId="6D5E14B0" w:rsidR="00236989" w:rsidRPr="00AC743E" w:rsidRDefault="00432038" w:rsidP="0016369B">
            <w:pPr>
              <w:pStyle w:val="a4"/>
              <w:numPr>
                <w:ilvl w:val="0"/>
                <w:numId w:val="3"/>
              </w:numPr>
              <w:jc w:val="both"/>
            </w:pPr>
            <w:r>
              <w:t>вид оператора алгоритма  с предусловием</w:t>
            </w:r>
          </w:p>
          <w:p w14:paraId="047462AA" w14:textId="77777777" w:rsidR="00236989" w:rsidRDefault="00236989" w:rsidP="002A7A49">
            <w:pPr>
              <w:jc w:val="both"/>
            </w:pPr>
            <w:r w:rsidRPr="002A7A49">
              <w:rPr>
                <w:b/>
              </w:rPr>
              <w:t>повторить</w:t>
            </w:r>
            <w:r w:rsidRPr="00AC743E">
              <w:t>:</w:t>
            </w:r>
          </w:p>
          <w:p w14:paraId="056119E8" w14:textId="77777777" w:rsidR="0016369B" w:rsidRDefault="00037E9A" w:rsidP="0016369B">
            <w:pPr>
              <w:pStyle w:val="a4"/>
              <w:numPr>
                <w:ilvl w:val="0"/>
                <w:numId w:val="3"/>
              </w:numPr>
              <w:jc w:val="both"/>
            </w:pPr>
            <w:r>
              <w:t>понятия циклического алгоритмического процесса</w:t>
            </w:r>
          </w:p>
          <w:p w14:paraId="0401BB62" w14:textId="047C6C5F" w:rsidR="00037E9A" w:rsidRPr="00AC743E" w:rsidRDefault="00037E9A" w:rsidP="0016369B">
            <w:pPr>
              <w:pStyle w:val="a4"/>
              <w:numPr>
                <w:ilvl w:val="0"/>
                <w:numId w:val="3"/>
              </w:numPr>
              <w:jc w:val="both"/>
            </w:pPr>
            <w:r>
              <w:t>виды алгоритмов с повторением</w:t>
            </w:r>
          </w:p>
        </w:tc>
      </w:tr>
    </w:tbl>
    <w:p w14:paraId="786FC04B" w14:textId="77777777" w:rsidR="00E478AE" w:rsidRPr="00E478AE" w:rsidRDefault="00E478AE" w:rsidP="00E478AE">
      <w:pPr>
        <w:jc w:val="center"/>
      </w:pPr>
    </w:p>
    <w:sectPr w:rsidR="00E478AE" w:rsidRPr="00E478AE" w:rsidSect="00BA01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04E37"/>
    <w:multiLevelType w:val="hybridMultilevel"/>
    <w:tmpl w:val="F8348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D0944"/>
    <w:multiLevelType w:val="hybridMultilevel"/>
    <w:tmpl w:val="37FC3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0772A"/>
    <w:multiLevelType w:val="hybridMultilevel"/>
    <w:tmpl w:val="377E6B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F512B2"/>
    <w:multiLevelType w:val="hybridMultilevel"/>
    <w:tmpl w:val="FFF05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F33D86"/>
    <w:multiLevelType w:val="hybridMultilevel"/>
    <w:tmpl w:val="56F8D29E"/>
    <w:lvl w:ilvl="0" w:tplc="55FC119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219296A"/>
    <w:multiLevelType w:val="hybridMultilevel"/>
    <w:tmpl w:val="4FAA80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D7128C"/>
    <w:multiLevelType w:val="hybridMultilevel"/>
    <w:tmpl w:val="54268A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A13"/>
    <w:rsid w:val="00037E9A"/>
    <w:rsid w:val="000B7E02"/>
    <w:rsid w:val="001306F3"/>
    <w:rsid w:val="001348E3"/>
    <w:rsid w:val="00145EF3"/>
    <w:rsid w:val="0016369B"/>
    <w:rsid w:val="00236989"/>
    <w:rsid w:val="002406CB"/>
    <w:rsid w:val="00256B1F"/>
    <w:rsid w:val="00263E3D"/>
    <w:rsid w:val="002A2167"/>
    <w:rsid w:val="002A7A49"/>
    <w:rsid w:val="00312B69"/>
    <w:rsid w:val="003C1686"/>
    <w:rsid w:val="004310B1"/>
    <w:rsid w:val="00432038"/>
    <w:rsid w:val="004E44FA"/>
    <w:rsid w:val="004F12D1"/>
    <w:rsid w:val="005945BD"/>
    <w:rsid w:val="005E262B"/>
    <w:rsid w:val="005E646C"/>
    <w:rsid w:val="00704BCD"/>
    <w:rsid w:val="00706A66"/>
    <w:rsid w:val="007255D1"/>
    <w:rsid w:val="00725A13"/>
    <w:rsid w:val="007D559D"/>
    <w:rsid w:val="008F40C8"/>
    <w:rsid w:val="00953A58"/>
    <w:rsid w:val="009825E9"/>
    <w:rsid w:val="009842C4"/>
    <w:rsid w:val="009A21A5"/>
    <w:rsid w:val="009D5B98"/>
    <w:rsid w:val="009E42E1"/>
    <w:rsid w:val="009F412B"/>
    <w:rsid w:val="00AC743E"/>
    <w:rsid w:val="00AE0EC3"/>
    <w:rsid w:val="00AF5C04"/>
    <w:rsid w:val="00B168F8"/>
    <w:rsid w:val="00B93F6E"/>
    <w:rsid w:val="00BA01C7"/>
    <w:rsid w:val="00BC30E8"/>
    <w:rsid w:val="00C3548A"/>
    <w:rsid w:val="00D3382A"/>
    <w:rsid w:val="00D46D10"/>
    <w:rsid w:val="00D8243B"/>
    <w:rsid w:val="00E478AE"/>
    <w:rsid w:val="00E56794"/>
    <w:rsid w:val="00E908A3"/>
    <w:rsid w:val="00ED19D1"/>
    <w:rsid w:val="00F426F6"/>
    <w:rsid w:val="00FA53F2"/>
    <w:rsid w:val="00FB61EF"/>
    <w:rsid w:val="00FD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A8FFD6"/>
  <w15:chartTrackingRefBased/>
  <w15:docId w15:val="{7981C653-F85E-4B81-B2F1-2F2A8AE57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rial"/>
      <w:color w:val="333333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7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3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1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BykovcevOpyt\UMK\UMK-I\Inf9\ShablonPlanInf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ShablonPlanInf1.dot</Template>
  <TotalTime>68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</vt:lpstr>
    </vt:vector>
  </TitlesOfParts>
  <Company>Teacher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</dc:title>
  <dc:subject/>
  <dc:creator>Bykovcev</dc:creator>
  <cp:keywords/>
  <dc:description/>
  <cp:lastModifiedBy>User</cp:lastModifiedBy>
  <cp:revision>16</cp:revision>
  <cp:lastPrinted>2009-10-21T05:08:00Z</cp:lastPrinted>
  <dcterms:created xsi:type="dcterms:W3CDTF">2023-12-23T07:56:00Z</dcterms:created>
  <dcterms:modified xsi:type="dcterms:W3CDTF">2024-03-16T21:04:00Z</dcterms:modified>
</cp:coreProperties>
</file>